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ADEC2" w14:textId="188B8A49" w:rsidR="001A7A45" w:rsidRDefault="005555C1">
      <w:pPr>
        <w:pStyle w:val="CRCoverPage"/>
        <w:tabs>
          <w:tab w:val="right" w:pos="9639"/>
        </w:tabs>
        <w:spacing w:after="0"/>
        <w:rPr>
          <w:b/>
          <w:i/>
          <w:sz w:val="28"/>
        </w:rPr>
      </w:pPr>
      <w:bookmarkStart w:id="0" w:name="_Hlk128563586"/>
      <w:r>
        <w:rPr>
          <w:b/>
          <w:noProof/>
          <w:sz w:val="24"/>
        </w:rPr>
        <w:t>3GPP TSG-SA5 Meeting #</w:t>
      </w:r>
      <w:r w:rsidR="00B56E28">
        <w:rPr>
          <w:b/>
          <w:noProof/>
          <w:sz w:val="24"/>
        </w:rPr>
        <w:t>1</w:t>
      </w:r>
      <w:r w:rsidR="0027532D">
        <w:rPr>
          <w:b/>
          <w:noProof/>
          <w:sz w:val="24"/>
        </w:rPr>
        <w:t>50</w:t>
      </w:r>
      <w:r w:rsidR="006B46F9">
        <w:rPr>
          <w:b/>
          <w:i/>
          <w:sz w:val="28"/>
        </w:rPr>
        <w:tab/>
      </w:r>
      <w:bookmarkStart w:id="1" w:name="_Hlk123906601"/>
      <w:r w:rsidR="006B46F9">
        <w:rPr>
          <w:b/>
          <w:i/>
          <w:sz w:val="28"/>
        </w:rPr>
        <w:t>S5-</w:t>
      </w:r>
      <w:bookmarkEnd w:id="1"/>
      <w:r w:rsidR="007750F2">
        <w:rPr>
          <w:b/>
          <w:i/>
          <w:sz w:val="28"/>
        </w:rPr>
        <w:t>235145</w:t>
      </w:r>
    </w:p>
    <w:p w14:paraId="69108055" w14:textId="65712941" w:rsidR="001A7A45" w:rsidRPr="005C2F39" w:rsidRDefault="00000000">
      <w:pPr>
        <w:pStyle w:val="CRCoverPage"/>
        <w:outlineLvl w:val="0"/>
        <w:rPr>
          <w:rFonts w:cs="Arial"/>
          <w:b/>
          <w:bCs/>
          <w:sz w:val="24"/>
        </w:rPr>
      </w:pPr>
      <w:fldSimple w:instr=" DOCPROPERTY  Location  \* MERGEFORMAT ">
        <w:r w:rsidR="007750F2" w:rsidRPr="00BA51D9">
          <w:rPr>
            <w:b/>
            <w:noProof/>
            <w:sz w:val="24"/>
          </w:rPr>
          <w:t>Goteborg</w:t>
        </w:r>
      </w:fldSimple>
      <w:r w:rsidR="007750F2">
        <w:rPr>
          <w:b/>
          <w:noProof/>
          <w:sz w:val="24"/>
        </w:rPr>
        <w:t xml:space="preserve">, </w:t>
      </w:r>
      <w:fldSimple w:instr=" DOCPROPERTY  Country  \* MERGEFORMAT ">
        <w:r w:rsidR="007750F2" w:rsidRPr="00BA51D9">
          <w:rPr>
            <w:b/>
            <w:noProof/>
            <w:sz w:val="24"/>
          </w:rPr>
          <w:t>Sweden</w:t>
        </w:r>
      </w:fldSimple>
      <w:r w:rsidR="007750F2">
        <w:rPr>
          <w:b/>
          <w:noProof/>
          <w:sz w:val="24"/>
        </w:rPr>
        <w:t xml:space="preserve">, </w:t>
      </w:r>
      <w:fldSimple w:instr=" DOCPROPERTY  StartDate  \* MERGEFORMAT ">
        <w:r w:rsidR="007750F2" w:rsidRPr="00BA51D9">
          <w:rPr>
            <w:b/>
            <w:noProof/>
            <w:sz w:val="24"/>
          </w:rPr>
          <w:t>21st Aug 2023</w:t>
        </w:r>
      </w:fldSimple>
      <w:r w:rsidR="007750F2">
        <w:rPr>
          <w:b/>
          <w:noProof/>
          <w:sz w:val="24"/>
        </w:rPr>
        <w:t xml:space="preserve"> - </w:t>
      </w:r>
      <w:fldSimple w:instr=" DOCPROPERTY  EndDate  \* MERGEFORMAT ">
        <w:r w:rsidR="007750F2" w:rsidRPr="00BA51D9">
          <w:rPr>
            <w:b/>
            <w:noProof/>
            <w:sz w:val="24"/>
          </w:rPr>
          <w:t>25th Aug 2023</w:t>
        </w:r>
      </w:fldSimple>
      <w:r w:rsidR="005555C1" w:rsidRPr="00D03033" w:rsidDel="005555C1">
        <w:rPr>
          <w:rFonts w:cs="Arial"/>
          <w:b/>
          <w:bCs/>
          <w:sz w:val="24"/>
        </w:rPr>
        <w:t xml:space="preserve"> </w:t>
      </w:r>
    </w:p>
    <w:bookmarkEnd w:id="0"/>
    <w:p w14:paraId="39181E23" w14:textId="77777777" w:rsidR="00841E9C" w:rsidRPr="00FB3E36" w:rsidRDefault="00841E9C" w:rsidP="00841E9C">
      <w:pPr>
        <w:keepNext/>
        <w:pBdr>
          <w:bottom w:val="single" w:sz="4" w:space="1" w:color="auto"/>
        </w:pBdr>
        <w:tabs>
          <w:tab w:val="right" w:pos="9639"/>
        </w:tabs>
        <w:outlineLvl w:val="0"/>
        <w:rPr>
          <w:rFonts w:ascii="Arial" w:hAnsi="Arial" w:cs="Arial"/>
          <w:b/>
          <w:bCs/>
          <w:sz w:val="24"/>
        </w:rPr>
      </w:pPr>
    </w:p>
    <w:p w14:paraId="6D48F5B6" w14:textId="15B0C35C"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014FA">
        <w:rPr>
          <w:rFonts w:ascii="Arial" w:hAnsi="Arial"/>
          <w:b/>
          <w:lang w:val="en-US"/>
        </w:rPr>
        <w:t>Ericsson</w:t>
      </w:r>
      <w:r w:rsidR="005E67D5">
        <w:rPr>
          <w:rFonts w:ascii="Arial" w:hAnsi="Arial"/>
          <w:b/>
          <w:lang w:val="en-US"/>
        </w:rPr>
        <w:t xml:space="preserve"> Hungary</w:t>
      </w:r>
    </w:p>
    <w:p w14:paraId="23072E85" w14:textId="03D22440"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t xml:space="preserve">Discussion paper on </w:t>
      </w:r>
      <w:r w:rsidR="006014FA" w:rsidRPr="006014FA">
        <w:rPr>
          <w:rFonts w:ascii="Arial" w:hAnsi="Arial"/>
          <w:b/>
          <w:lang w:val="en-US"/>
        </w:rPr>
        <w:t>Using Forge-Git as the primary stor</w:t>
      </w:r>
      <w:r w:rsidR="009B7235">
        <w:rPr>
          <w:rFonts w:ascii="Arial" w:hAnsi="Arial"/>
          <w:b/>
          <w:lang w:val="en-US"/>
        </w:rPr>
        <w:t>a</w:t>
      </w:r>
      <w:r w:rsidR="006014FA" w:rsidRPr="006014FA">
        <w:rPr>
          <w:rFonts w:ascii="Arial" w:hAnsi="Arial"/>
          <w:b/>
          <w:lang w:val="en-US"/>
        </w:rPr>
        <w:t>ge for Code</w:t>
      </w:r>
    </w:p>
    <w:p w14:paraId="65907144" w14:textId="2567BECB" w:rsidR="001A7A45" w:rsidRDefault="006B46F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A36693">
        <w:rPr>
          <w:rFonts w:ascii="Arial" w:hAnsi="Arial"/>
          <w:b/>
          <w:lang w:eastAsia="zh-CN"/>
        </w:rPr>
        <w:t>Endorsement</w:t>
      </w:r>
    </w:p>
    <w:p w14:paraId="71562C72" w14:textId="502D67F9" w:rsidR="001A7A45" w:rsidRDefault="006B46F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w:t>
      </w:r>
      <w:r w:rsidR="00111A18">
        <w:rPr>
          <w:rFonts w:ascii="Arial" w:hAnsi="Arial"/>
          <w:b/>
        </w:rPr>
        <w:t>3</w:t>
      </w:r>
      <w:r w:rsidR="006014FA">
        <w:rPr>
          <w:rFonts w:ascii="Arial" w:hAnsi="Arial"/>
          <w:b/>
        </w:rPr>
        <w:t>.</w:t>
      </w:r>
      <w:r w:rsidR="00A36693">
        <w:rPr>
          <w:rFonts w:ascii="Arial" w:hAnsi="Arial"/>
          <w:b/>
        </w:rPr>
        <w:t>1</w:t>
      </w:r>
    </w:p>
    <w:p w14:paraId="11F3FD17" w14:textId="77777777" w:rsidR="001A7A45" w:rsidRDefault="006B46F9">
      <w:pPr>
        <w:pStyle w:val="Heading1"/>
      </w:pPr>
      <w:r>
        <w:t>1</w:t>
      </w:r>
      <w:r>
        <w:tab/>
        <w:t>Decision/action requested</w:t>
      </w:r>
    </w:p>
    <w:p w14:paraId="58410F94" w14:textId="3BB7AE60" w:rsidR="001A7A45" w:rsidRDefault="006B46F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The group is asked to discuss and </w:t>
      </w:r>
      <w:r w:rsidR="00A36693">
        <w:rPr>
          <w:b/>
          <w:i/>
        </w:rPr>
        <w:t>endorse</w:t>
      </w:r>
      <w:r>
        <w:rPr>
          <w:b/>
          <w:i/>
        </w:rPr>
        <w:t xml:space="preserve"> the proposal.</w:t>
      </w:r>
    </w:p>
    <w:p w14:paraId="52FF91C2" w14:textId="77777777" w:rsidR="001A7A45" w:rsidRDefault="006B46F9">
      <w:pPr>
        <w:pStyle w:val="Heading1"/>
      </w:pPr>
      <w:r>
        <w:t>2</w:t>
      </w:r>
      <w:r>
        <w:tab/>
        <w:t>References</w:t>
      </w:r>
    </w:p>
    <w:p w14:paraId="7499ACFD" w14:textId="3F3A66CD" w:rsidR="00BB689E" w:rsidRDefault="00000000" w:rsidP="00723AB0">
      <w:pPr>
        <w:pStyle w:val="Reference"/>
        <w:numPr>
          <w:ilvl w:val="0"/>
          <w:numId w:val="12"/>
        </w:numPr>
        <w:rPr>
          <w:lang w:val="en-US"/>
        </w:rPr>
      </w:pPr>
      <w:hyperlink r:id="rId9" w:history="1">
        <w:r w:rsidR="006014FA" w:rsidRPr="00BB689E">
          <w:rPr>
            <w:rStyle w:val="Hyperlink"/>
            <w:lang w:val="en-US"/>
          </w:rPr>
          <w:t>Management and Orchestration APIs</w:t>
        </w:r>
      </w:hyperlink>
      <w:r w:rsidR="006014FA" w:rsidRPr="00BB689E">
        <w:rPr>
          <w:lang w:val="en-US"/>
        </w:rPr>
        <w:t xml:space="preserve"> Forge repository</w:t>
      </w:r>
      <w:r w:rsidR="00B62DC8" w:rsidRPr="00BB689E">
        <w:rPr>
          <w:lang w:val="en-US"/>
        </w:rPr>
        <w:t xml:space="preserve">. The repository is based on the GitLab </w:t>
      </w:r>
      <w:r w:rsidR="00C053AF">
        <w:rPr>
          <w:lang w:val="en-US"/>
        </w:rPr>
        <w:t>software</w:t>
      </w:r>
      <w:r w:rsidR="00380695" w:rsidRPr="00BB689E">
        <w:rPr>
          <w:lang w:val="en-US"/>
        </w:rPr>
        <w:t>,</w:t>
      </w:r>
      <w:r w:rsidR="00B62DC8" w:rsidRPr="00BB689E">
        <w:rPr>
          <w:lang w:val="en-US"/>
        </w:rPr>
        <w:t xml:space="preserve"> and the Git opens </w:t>
      </w:r>
      <w:r w:rsidR="00380695" w:rsidRPr="00BB689E">
        <w:rPr>
          <w:lang w:val="en-US"/>
        </w:rPr>
        <w:t>source</w:t>
      </w:r>
      <w:r w:rsidR="00B62DC8" w:rsidRPr="00BB689E">
        <w:rPr>
          <w:lang w:val="en-US"/>
        </w:rPr>
        <w:t xml:space="preserve"> </w:t>
      </w:r>
      <w:r w:rsidR="00380695" w:rsidRPr="00BB689E">
        <w:rPr>
          <w:lang w:val="en-US"/>
        </w:rPr>
        <w:t>versioning</w:t>
      </w:r>
      <w:r w:rsidR="00B62DC8" w:rsidRPr="00BB689E">
        <w:rPr>
          <w:lang w:val="en-US"/>
        </w:rPr>
        <w:t xml:space="preserve"> control system.</w:t>
      </w:r>
    </w:p>
    <w:bookmarkStart w:id="2" w:name="_Ref123680954"/>
    <w:p w14:paraId="7F4BA949" w14:textId="0558CB42" w:rsidR="008C03D3" w:rsidRDefault="0055424B" w:rsidP="00013F93">
      <w:pPr>
        <w:pStyle w:val="Reference"/>
        <w:numPr>
          <w:ilvl w:val="0"/>
          <w:numId w:val="12"/>
        </w:numPr>
      </w:pPr>
      <w:r>
        <w:fldChar w:fldCharType="begin"/>
      </w:r>
      <w:r>
        <w:instrText xml:space="preserve"> HYPERLINK "https://portal.3gpp.org/ngppapp/DownloadTDoc.aspx?contributionUid=S5-226063" </w:instrText>
      </w:r>
      <w:r>
        <w:fldChar w:fldCharType="separate"/>
      </w:r>
      <w:r w:rsidR="008C03D3" w:rsidRPr="00BB689E">
        <w:rPr>
          <w:rStyle w:val="Hyperlink"/>
          <w:lang w:val="en-US"/>
        </w:rPr>
        <w:t>S5-226063</w:t>
      </w:r>
      <w:r>
        <w:rPr>
          <w:rStyle w:val="Hyperlink"/>
          <w:lang w:val="en-US"/>
        </w:rPr>
        <w:fldChar w:fldCharType="end"/>
      </w:r>
      <w:r w:rsidR="008C03D3" w:rsidRPr="00BB689E">
        <w:rPr>
          <w:lang w:val="en-US"/>
        </w:rPr>
        <w:t xml:space="preserve"> </w:t>
      </w:r>
      <w:r w:rsidR="00576BA2">
        <w:rPr>
          <w:lang w:val="en-US"/>
        </w:rPr>
        <w:t xml:space="preserve">CR </w:t>
      </w:r>
      <w:fldSimple w:instr=" DOCPROPERTY  CrTitle  \* MERGEFORMAT ">
        <w:r w:rsidR="008C03D3">
          <w:t>FIles and File IOCs YANG</w:t>
        </w:r>
      </w:fldSimple>
      <w:bookmarkEnd w:id="2"/>
    </w:p>
    <w:bookmarkStart w:id="3" w:name="_Ref123680971"/>
    <w:p w14:paraId="3AA25EBB" w14:textId="1CC640CD" w:rsidR="00BB689E" w:rsidRDefault="0055424B" w:rsidP="00013F93">
      <w:pPr>
        <w:pStyle w:val="Reference"/>
        <w:numPr>
          <w:ilvl w:val="0"/>
          <w:numId w:val="12"/>
        </w:numPr>
      </w:pPr>
      <w:r>
        <w:fldChar w:fldCharType="begin"/>
      </w:r>
      <w:r>
        <w:instrText xml:space="preserve"> HYPERLINK "https://www.3gpp.org/ftp/TSG_SA/WG5_TM/TSGS5_146/Docs/S5-226100.zip" \t "_blank" </w:instrText>
      </w:r>
      <w:r>
        <w:fldChar w:fldCharType="separate"/>
      </w:r>
      <w:r w:rsidR="00BB689E">
        <w:rPr>
          <w:rStyle w:val="Hyperlink"/>
        </w:rPr>
        <w:t>S5-226100</w:t>
      </w:r>
      <w:r>
        <w:rPr>
          <w:rStyle w:val="Hyperlink"/>
        </w:rPr>
        <w:fldChar w:fldCharType="end"/>
      </w:r>
      <w:r w:rsidR="00BB689E">
        <w:t xml:space="preserve"> CR to TS28.104 Rel-17 MDAReport stage3 OpenAPI schema refactoring</w:t>
      </w:r>
      <w:bookmarkEnd w:id="3"/>
    </w:p>
    <w:p w14:paraId="7CB0BAB5" w14:textId="04BB0F23" w:rsidR="0005576C" w:rsidRDefault="0005576C" w:rsidP="00013F93">
      <w:pPr>
        <w:pStyle w:val="Reference"/>
        <w:numPr>
          <w:ilvl w:val="0"/>
          <w:numId w:val="12"/>
        </w:numPr>
      </w:pPr>
      <w:bookmarkStart w:id="4" w:name="_Ref123900036"/>
      <w:r>
        <w:t xml:space="preserve">3GPP TR 21.900 </w:t>
      </w:r>
      <w:r w:rsidRPr="00105651">
        <w:t>Technical Specification Group working methods</w:t>
      </w:r>
      <w:bookmarkEnd w:id="4"/>
    </w:p>
    <w:p w14:paraId="17405AC7" w14:textId="23A42E91" w:rsidR="00B56E28" w:rsidRDefault="00B56E28" w:rsidP="00013F93">
      <w:pPr>
        <w:pStyle w:val="Reference"/>
        <w:numPr>
          <w:ilvl w:val="0"/>
          <w:numId w:val="12"/>
        </w:numPr>
      </w:pPr>
      <w:bookmarkStart w:id="5" w:name="_Ref126752389"/>
      <w:r w:rsidRPr="00B56E28">
        <w:t>3GPP TR 21.801</w:t>
      </w:r>
      <w:r>
        <w:t xml:space="preserve"> </w:t>
      </w:r>
      <w:r w:rsidRPr="00B56E28">
        <w:t>Specification drafting rules</w:t>
      </w:r>
      <w:bookmarkEnd w:id="5"/>
    </w:p>
    <w:p w14:paraId="452419EF" w14:textId="08A6C786" w:rsidR="00BB689E" w:rsidRPr="006014FA" w:rsidRDefault="009E0AC4" w:rsidP="000441BE">
      <w:pPr>
        <w:pStyle w:val="Reference"/>
        <w:numPr>
          <w:ilvl w:val="0"/>
          <w:numId w:val="12"/>
        </w:numPr>
        <w:rPr>
          <w:lang w:val="en-US"/>
        </w:rPr>
      </w:pPr>
      <w:r w:rsidRPr="009E0AC4">
        <w:t>S5-232751 DP on Using Forge-Git as the primary storage for Code</w:t>
      </w:r>
      <w:r w:rsidR="0060021E">
        <w:t xml:space="preserve">. </w:t>
      </w:r>
    </w:p>
    <w:p w14:paraId="1610A3AA" w14:textId="0D8A3217" w:rsidR="001A7A45" w:rsidRDefault="006B46F9">
      <w:pPr>
        <w:pStyle w:val="Heading1"/>
        <w:rPr>
          <w:lang w:eastAsia="zh-CN"/>
        </w:rPr>
      </w:pPr>
      <w:r>
        <w:rPr>
          <w:lang w:eastAsia="zh-CN"/>
        </w:rPr>
        <w:t>3</w:t>
      </w:r>
      <w:r w:rsidR="0032241D">
        <w:rPr>
          <w:lang w:eastAsia="zh-CN"/>
        </w:rPr>
        <w:tab/>
      </w:r>
      <w:r w:rsidR="0032241D">
        <w:t>Executive summary</w:t>
      </w:r>
    </w:p>
    <w:p w14:paraId="54EF0028" w14:textId="51C133A5" w:rsidR="00B62DC8" w:rsidRDefault="006B46F9" w:rsidP="006014FA">
      <w:pPr>
        <w:rPr>
          <w:lang w:val="en-US"/>
        </w:rPr>
      </w:pPr>
      <w:r>
        <w:rPr>
          <w:rFonts w:hint="eastAsia"/>
          <w:lang w:eastAsia="zh-CN"/>
        </w:rPr>
        <w:t xml:space="preserve">This </w:t>
      </w:r>
      <w:r w:rsidR="004B5E7B">
        <w:rPr>
          <w:lang w:eastAsia="zh-CN"/>
        </w:rPr>
        <w:t>document</w:t>
      </w:r>
      <w:r>
        <w:rPr>
          <w:rFonts w:hint="eastAsia"/>
          <w:lang w:eastAsia="zh-CN"/>
        </w:rPr>
        <w:t xml:space="preserve"> </w:t>
      </w:r>
      <w:r w:rsidR="006014FA">
        <w:rPr>
          <w:lang w:eastAsia="zh-CN"/>
        </w:rPr>
        <w:t>proposes a</w:t>
      </w:r>
      <w:r w:rsidR="004B5E7B">
        <w:rPr>
          <w:lang w:eastAsia="zh-CN"/>
        </w:rPr>
        <w:t xml:space="preserve"> </w:t>
      </w:r>
      <w:r w:rsidR="006014FA">
        <w:rPr>
          <w:lang w:eastAsia="zh-CN"/>
        </w:rPr>
        <w:t xml:space="preserve">new </w:t>
      </w:r>
      <w:r w:rsidR="00BD7CEF">
        <w:rPr>
          <w:lang w:eastAsia="zh-CN"/>
        </w:rPr>
        <w:t>Forge-based method</w:t>
      </w:r>
      <w:r w:rsidR="006014FA">
        <w:rPr>
          <w:lang w:eastAsia="zh-CN"/>
        </w:rPr>
        <w:t xml:space="preserve"> of handling source code in 3GPP documentation</w:t>
      </w:r>
      <w:r w:rsidR="009801A9" w:rsidRPr="004A22E9">
        <w:rPr>
          <w:lang w:val="en-US"/>
        </w:rPr>
        <w:t>.</w:t>
      </w:r>
      <w:r w:rsidR="009801A9">
        <w:rPr>
          <w:lang w:val="en-US"/>
        </w:rPr>
        <w:t xml:space="preserve"> </w:t>
      </w:r>
      <w:r w:rsidR="00B62DC8">
        <w:rPr>
          <w:lang w:val="en-US"/>
        </w:rPr>
        <w:t xml:space="preserve">It proposes to store </w:t>
      </w:r>
      <w:r w:rsidR="009371E8">
        <w:rPr>
          <w:lang w:val="en-US"/>
        </w:rPr>
        <w:t xml:space="preserve">the </w:t>
      </w:r>
      <w:r w:rsidR="00E2594E">
        <w:rPr>
          <w:lang w:val="en-US"/>
        </w:rPr>
        <w:t>normative</w:t>
      </w:r>
      <w:r w:rsidR="009371E8">
        <w:rPr>
          <w:lang w:val="en-US"/>
        </w:rPr>
        <w:t xml:space="preserve"> version of </w:t>
      </w:r>
      <w:r w:rsidR="00B62DC8">
        <w:rPr>
          <w:lang w:val="en-US"/>
        </w:rPr>
        <w:t xml:space="preserve">stage-3 </w:t>
      </w:r>
      <w:r w:rsidR="003D1C85">
        <w:rPr>
          <w:lang w:val="en-US"/>
        </w:rPr>
        <w:t xml:space="preserve">source </w:t>
      </w:r>
      <w:r w:rsidR="00B62DC8">
        <w:rPr>
          <w:lang w:val="en-US"/>
        </w:rPr>
        <w:t>code in the Forge/</w:t>
      </w:r>
      <w:r w:rsidR="004B5E7B">
        <w:rPr>
          <w:lang w:val="en-US"/>
        </w:rPr>
        <w:t>G</w:t>
      </w:r>
      <w:r w:rsidR="00B62DC8">
        <w:rPr>
          <w:lang w:val="en-US"/>
        </w:rPr>
        <w:t xml:space="preserve">it repository both for proposed code changes </w:t>
      </w:r>
      <w:r w:rsidR="004B5E7B">
        <w:rPr>
          <w:lang w:val="en-US"/>
        </w:rPr>
        <w:t xml:space="preserve">in CRs </w:t>
      </w:r>
      <w:r w:rsidR="00B62DC8">
        <w:rPr>
          <w:lang w:val="en-US"/>
        </w:rPr>
        <w:t>and for approved code in technical specifications.</w:t>
      </w:r>
    </w:p>
    <w:p w14:paraId="3BF6AA9D" w14:textId="74C3E033" w:rsidR="00BD7CEF" w:rsidRDefault="00BD7CEF" w:rsidP="006014FA">
      <w:pPr>
        <w:rPr>
          <w:lang w:val="en-US"/>
        </w:rPr>
      </w:pPr>
      <w:r>
        <w:rPr>
          <w:lang w:val="en-US"/>
        </w:rPr>
        <w:t xml:space="preserve">The Forge based method </w:t>
      </w:r>
      <w:r w:rsidR="0032241D">
        <w:rPr>
          <w:lang w:val="en-US"/>
        </w:rPr>
        <w:t>is</w:t>
      </w:r>
      <w:r>
        <w:rPr>
          <w:lang w:val="en-US"/>
        </w:rPr>
        <w:t xml:space="preserve"> optional and can be used side-by-side </w:t>
      </w:r>
      <w:r w:rsidR="00334F9A">
        <w:rPr>
          <w:lang w:val="en-US"/>
        </w:rPr>
        <w:t xml:space="preserve">with </w:t>
      </w:r>
      <w:r>
        <w:rPr>
          <w:lang w:val="en-US"/>
        </w:rPr>
        <w:t xml:space="preserve">the current methodology. </w:t>
      </w:r>
      <w:r>
        <w:t xml:space="preserve">It is possible to select the </w:t>
      </w:r>
      <w:r>
        <w:rPr>
          <w:lang w:val="en-US"/>
        </w:rPr>
        <w:t xml:space="preserve">Forge-based method </w:t>
      </w:r>
      <w:r>
        <w:t xml:space="preserve">per </w:t>
      </w:r>
      <w:r w:rsidR="00CA53B6">
        <w:t>technical</w:t>
      </w:r>
      <w:r>
        <w:t xml:space="preserve"> specification or even just for a specific solution set in a specific specification while using existing methodology for all other </w:t>
      </w:r>
      <w:r w:rsidR="00E43D5A">
        <w:t>documents.</w:t>
      </w:r>
      <w:r w:rsidR="001140C1">
        <w:t xml:space="preserve"> Introduction of the method will have no impact on users who decide to stay with the current procedures.</w:t>
      </w:r>
    </w:p>
    <w:p w14:paraId="5BAFE5A3" w14:textId="4A47077F" w:rsidR="00B62DC8" w:rsidRDefault="00B62DC8" w:rsidP="006014FA">
      <w:pPr>
        <w:rPr>
          <w:lang w:val="en-US"/>
        </w:rPr>
      </w:pPr>
      <w:r>
        <w:rPr>
          <w:lang w:val="en-US"/>
        </w:rPr>
        <w:t xml:space="preserve">The goal is to improve the efficiency of the standardization process while maintaining the reliability of the documentation and the </w:t>
      </w:r>
      <w:r w:rsidR="00380695">
        <w:rPr>
          <w:lang w:val="en-US"/>
        </w:rPr>
        <w:t>possibility</w:t>
      </w:r>
      <w:r>
        <w:rPr>
          <w:lang w:val="en-US"/>
        </w:rPr>
        <w:t xml:space="preserve"> to track changes in the system. </w:t>
      </w:r>
    </w:p>
    <w:p w14:paraId="21F76F3A" w14:textId="77777777" w:rsidR="003D1C85" w:rsidRDefault="003D1C85" w:rsidP="006014FA">
      <w:pPr>
        <w:rPr>
          <w:lang w:val="en-US"/>
        </w:rPr>
      </w:pPr>
    </w:p>
    <w:p w14:paraId="6473240D" w14:textId="05D3A53D" w:rsidR="0032241D" w:rsidRDefault="0032241D" w:rsidP="006014FA">
      <w:pPr>
        <w:rPr>
          <w:lang w:val="en-US"/>
        </w:rPr>
      </w:pPr>
      <w:r>
        <w:rPr>
          <w:lang w:val="en-US"/>
        </w:rPr>
        <w:t>The current system of handling source code as part of an MS Word document lead</w:t>
      </w:r>
      <w:r w:rsidR="003D1C85">
        <w:rPr>
          <w:lang w:val="en-US"/>
        </w:rPr>
        <w:t>s</w:t>
      </w:r>
      <w:r>
        <w:rPr>
          <w:lang w:val="en-US"/>
        </w:rPr>
        <w:t xml:space="preserve"> to extra work, </w:t>
      </w:r>
      <w:r w:rsidR="00CA53B6">
        <w:rPr>
          <w:lang w:val="en-US"/>
        </w:rPr>
        <w:t>inconsistencies,</w:t>
      </w:r>
      <w:r>
        <w:rPr>
          <w:lang w:val="en-US"/>
        </w:rPr>
        <w:t xml:space="preserve"> and faulty </w:t>
      </w:r>
      <w:r w:rsidR="00CA53B6">
        <w:rPr>
          <w:lang w:val="en-US"/>
        </w:rPr>
        <w:t>source</w:t>
      </w:r>
      <w:r>
        <w:rPr>
          <w:lang w:val="en-US"/>
        </w:rPr>
        <w:t xml:space="preserve"> code. The </w:t>
      </w:r>
      <w:r w:rsidR="00CA53B6">
        <w:rPr>
          <w:lang w:val="en-US"/>
        </w:rPr>
        <w:t>key issues</w:t>
      </w:r>
      <w:r>
        <w:rPr>
          <w:lang w:val="en-US"/>
        </w:rPr>
        <w:t xml:space="preserve"> include</w:t>
      </w:r>
      <w:r w:rsidR="003D1C85">
        <w:rPr>
          <w:lang w:val="en-US"/>
        </w:rPr>
        <w:t>:</w:t>
      </w:r>
    </w:p>
    <w:p w14:paraId="3BA8E61E" w14:textId="7C13BE9C" w:rsidR="0032241D" w:rsidRPr="0032241D" w:rsidRDefault="00CA53B6" w:rsidP="00561526">
      <w:pPr>
        <w:pStyle w:val="ListParagraph"/>
        <w:numPr>
          <w:ilvl w:val="0"/>
          <w:numId w:val="14"/>
        </w:numPr>
        <w:ind w:firstLineChars="0"/>
      </w:pPr>
      <w:r w:rsidRPr="0032241D">
        <w:t>unavailability</w:t>
      </w:r>
      <w:r w:rsidR="0032241D" w:rsidRPr="0032241D">
        <w:t xml:space="preserve"> of automatic code </w:t>
      </w:r>
      <w:r w:rsidR="003D1C85">
        <w:t>editing and validation</w:t>
      </w:r>
      <w:r w:rsidR="0032241D" w:rsidRPr="0032241D">
        <w:t xml:space="preserve"> tools that can work with MS Word documents</w:t>
      </w:r>
    </w:p>
    <w:p w14:paraId="29F52D86" w14:textId="389553CE" w:rsidR="0032241D" w:rsidRDefault="0032241D" w:rsidP="00561526">
      <w:pPr>
        <w:pStyle w:val="ListParagraph"/>
        <w:numPr>
          <w:ilvl w:val="0"/>
          <w:numId w:val="14"/>
        </w:numPr>
        <w:ind w:firstLineChars="0"/>
      </w:pPr>
      <w:r w:rsidRPr="0032241D">
        <w:t xml:space="preserve">the need of users to use the code as </w:t>
      </w:r>
      <w:r w:rsidR="00CA53B6" w:rsidRPr="0032241D">
        <w:t>plain text</w:t>
      </w:r>
      <w:r w:rsidRPr="0032241D">
        <w:t xml:space="preserve"> files (not Word)</w:t>
      </w:r>
    </w:p>
    <w:p w14:paraId="0C630996" w14:textId="54F35D6E" w:rsidR="0032241D" w:rsidRPr="00E84DD9" w:rsidRDefault="00E84DD9" w:rsidP="00D71F83">
      <w:pPr>
        <w:pStyle w:val="ListParagraph"/>
        <w:numPr>
          <w:ilvl w:val="0"/>
          <w:numId w:val="14"/>
        </w:numPr>
        <w:ind w:firstLineChars="0"/>
      </w:pPr>
      <w:r>
        <w:t xml:space="preserve">inconsistent documentation: </w:t>
      </w:r>
      <w:r w:rsidR="001140C1" w:rsidRPr="00E84DD9">
        <w:t>Sometimes</w:t>
      </w:r>
      <w:r w:rsidR="0032241D" w:rsidRPr="00E84DD9">
        <w:t xml:space="preserve"> code is documented both in MS Word and </w:t>
      </w:r>
      <w:r w:rsidR="00CA53B6" w:rsidRPr="00E84DD9">
        <w:t>plain text</w:t>
      </w:r>
      <w:r w:rsidR="0032241D" w:rsidRPr="00E84DD9">
        <w:t xml:space="preserve"> files. While this</w:t>
      </w:r>
      <w:r w:rsidR="001140C1" w:rsidRPr="00E84DD9">
        <w:t xml:space="preserve"> </w:t>
      </w:r>
      <w:r w:rsidR="00CA53B6" w:rsidRPr="00E84DD9">
        <w:t>allows</w:t>
      </w:r>
      <w:r w:rsidR="001140C1" w:rsidRPr="00E84DD9">
        <w:t xml:space="preserve"> the</w:t>
      </w:r>
      <w:r w:rsidR="0032241D" w:rsidRPr="00E84DD9">
        <w:t xml:space="preserve"> </w:t>
      </w:r>
      <w:r w:rsidR="001140C1" w:rsidRPr="00E84DD9">
        <w:t>usage of code handling tools</w:t>
      </w:r>
      <w:r w:rsidR="0032241D" w:rsidRPr="00E84DD9">
        <w:t xml:space="preserve">, it </w:t>
      </w:r>
      <w:r w:rsidR="00F61E9B" w:rsidRPr="00E84DD9">
        <w:t>leads to</w:t>
      </w:r>
      <w:r w:rsidR="0032241D" w:rsidRPr="00E84DD9">
        <w:t xml:space="preserve"> </w:t>
      </w:r>
      <w:r w:rsidR="001140C1" w:rsidRPr="00E84DD9">
        <w:t>discrepancies</w:t>
      </w:r>
      <w:r w:rsidR="0032241D" w:rsidRPr="00E84DD9">
        <w:t xml:space="preserve"> between the two </w:t>
      </w:r>
      <w:r w:rsidR="001140C1" w:rsidRPr="00E84DD9">
        <w:t>formats, faulty code in Word</w:t>
      </w:r>
      <w:r w:rsidR="00334F9A" w:rsidRPr="00E84DD9">
        <w:t>,</w:t>
      </w:r>
      <w:r w:rsidR="0032241D" w:rsidRPr="00E84DD9">
        <w:t xml:space="preserve"> and users often ignoring the </w:t>
      </w:r>
      <w:r w:rsidR="001140C1" w:rsidRPr="00E84DD9">
        <w:t>normative</w:t>
      </w:r>
      <w:r w:rsidR="0032241D" w:rsidRPr="00E84DD9">
        <w:t xml:space="preserve"> MS Word format.</w:t>
      </w:r>
    </w:p>
    <w:p w14:paraId="0BF87100" w14:textId="77777777" w:rsidR="00E84DD9" w:rsidRDefault="00E84DD9" w:rsidP="003364B8"/>
    <w:p w14:paraId="2B77EE65" w14:textId="2B703D9D" w:rsidR="003364B8" w:rsidRPr="003364B8" w:rsidRDefault="003364B8" w:rsidP="003364B8">
      <w:r w:rsidRPr="003364B8">
        <w:t xml:space="preserve">The Forge based method proposes that </w:t>
      </w:r>
    </w:p>
    <w:p w14:paraId="05B97816" w14:textId="09E8E0EA" w:rsidR="003364B8" w:rsidRPr="003364B8" w:rsidRDefault="003364B8" w:rsidP="00561526">
      <w:pPr>
        <w:pStyle w:val="ListParagraph"/>
        <w:numPr>
          <w:ilvl w:val="0"/>
          <w:numId w:val="15"/>
        </w:numPr>
        <w:ind w:firstLineChars="0"/>
      </w:pPr>
      <w:r w:rsidRPr="003364B8">
        <w:t xml:space="preserve">Normative version of the source code shall be the code stored in </w:t>
      </w:r>
      <w:r w:rsidR="00CA53B6">
        <w:t>plain text</w:t>
      </w:r>
      <w:r w:rsidR="00F61E9B">
        <w:t xml:space="preserve"> files in </w:t>
      </w:r>
      <w:r w:rsidRPr="003364B8">
        <w:t xml:space="preserve">Forge </w:t>
      </w:r>
    </w:p>
    <w:p w14:paraId="6A7B5FED" w14:textId="77777777" w:rsidR="00E84DD9" w:rsidRDefault="00E84DD9" w:rsidP="00E84DD9">
      <w:pPr>
        <w:pStyle w:val="ListParagraph"/>
        <w:numPr>
          <w:ilvl w:val="0"/>
          <w:numId w:val="15"/>
        </w:numPr>
        <w:ind w:firstLineChars="0"/>
      </w:pPr>
      <w:r w:rsidRPr="003364B8">
        <w:t>Technical specifications shall not contain the code in the MS Word text. This shall be replaced by a Forge link to the normative source code and an informative copy that is supplied as a set of zipped text files beside the MS Word document.</w:t>
      </w:r>
      <w:r>
        <w:t xml:space="preserve"> </w:t>
      </w:r>
    </w:p>
    <w:p w14:paraId="1B520EC4" w14:textId="52B9CA28" w:rsidR="0032241D" w:rsidRPr="003364B8" w:rsidRDefault="00E84DD9" w:rsidP="00561526">
      <w:pPr>
        <w:pStyle w:val="ListParagraph"/>
        <w:numPr>
          <w:ilvl w:val="0"/>
          <w:numId w:val="15"/>
        </w:numPr>
        <w:ind w:firstLineChars="0"/>
      </w:pPr>
      <w:r>
        <w:t>C</w:t>
      </w:r>
      <w:r w:rsidR="003364B8" w:rsidRPr="003364B8">
        <w:t>ode in change request</w:t>
      </w:r>
      <w:r w:rsidR="003364B8">
        <w:t>s</w:t>
      </w:r>
      <w:r w:rsidR="003364B8" w:rsidRPr="003364B8">
        <w:t xml:space="preserve"> should be</w:t>
      </w:r>
      <w:r>
        <w:t xml:space="preserve"> documented normatively using</w:t>
      </w:r>
      <w:r w:rsidR="003364B8" w:rsidRPr="003364B8">
        <w:t xml:space="preserve"> a link to Forge representing the changes</w:t>
      </w:r>
      <w:r>
        <w:t xml:space="preserve"> and a backup copy of the changes in the change request itself</w:t>
      </w:r>
    </w:p>
    <w:p w14:paraId="2AD3E702" w14:textId="014121EC" w:rsidR="001140C1" w:rsidRDefault="001140C1" w:rsidP="001140C1"/>
    <w:p w14:paraId="4C189BBE" w14:textId="4B63B31C" w:rsidR="000441BE" w:rsidRPr="000441BE" w:rsidRDefault="000441BE" w:rsidP="000441BE">
      <w:pPr>
        <w:pStyle w:val="Reference"/>
        <w:rPr>
          <w:lang w:val="en-US"/>
        </w:rPr>
      </w:pPr>
      <w:r w:rsidRPr="000441BE">
        <w:rPr>
          <w:lang w:val="en-US"/>
        </w:rPr>
        <w:lastRenderedPageBreak/>
        <w:t>This document introduces the following changes</w:t>
      </w:r>
      <w:r>
        <w:rPr>
          <w:lang w:val="en-US"/>
        </w:rPr>
        <w:t xml:space="preserve"> compared to the previous version [6]</w:t>
      </w:r>
      <w:r w:rsidRPr="000441BE">
        <w:rPr>
          <w:lang w:val="en-US"/>
        </w:rPr>
        <w:t>:</w:t>
      </w:r>
    </w:p>
    <w:p w14:paraId="671B9ECA" w14:textId="38292CD0" w:rsidR="000441BE" w:rsidRDefault="000441BE" w:rsidP="000441BE">
      <w:pPr>
        <w:pStyle w:val="Reference"/>
        <w:numPr>
          <w:ilvl w:val="1"/>
          <w:numId w:val="12"/>
        </w:numPr>
      </w:pPr>
      <w:r>
        <w:t>Add a backup copy of the change marked code to CRs. This should be generated by Forge; no manual editing/formatting shall be done to follow TS headings or formats.</w:t>
      </w:r>
      <w:r w:rsidR="00E17FB7">
        <w:t xml:space="preserve"> The backup copy serves as a last line of defen</w:t>
      </w:r>
      <w:r w:rsidR="00865565">
        <w:t>c</w:t>
      </w:r>
      <w:r w:rsidR="00E17FB7">
        <w:t>e in the most unlikely case if Forge fails and migration to another system also fails.</w:t>
      </w:r>
    </w:p>
    <w:p w14:paraId="56893879" w14:textId="6476EAF7" w:rsidR="00E17FB7" w:rsidRDefault="00E17FB7" w:rsidP="000441BE">
      <w:pPr>
        <w:pStyle w:val="Reference"/>
        <w:numPr>
          <w:ilvl w:val="1"/>
          <w:numId w:val="12"/>
        </w:numPr>
      </w:pPr>
      <w:r>
        <w:t>Added that already today Forge is capable of generating code files with change marks.</w:t>
      </w:r>
    </w:p>
    <w:p w14:paraId="29A79243" w14:textId="4ADB1B54" w:rsidR="000441BE" w:rsidRDefault="000441BE" w:rsidP="000441BE">
      <w:pPr>
        <w:pStyle w:val="Reference"/>
        <w:numPr>
          <w:ilvl w:val="1"/>
          <w:numId w:val="12"/>
        </w:numPr>
      </w:pPr>
      <w:r>
        <w:t>Code moderators shall help MCC attaching the code to TS documents</w:t>
      </w:r>
    </w:p>
    <w:p w14:paraId="52B43D68" w14:textId="37BD5769" w:rsidR="000441BE" w:rsidRDefault="000441BE" w:rsidP="000441BE">
      <w:pPr>
        <w:pStyle w:val="Reference"/>
        <w:numPr>
          <w:ilvl w:val="1"/>
          <w:numId w:val="12"/>
        </w:numPr>
      </w:pPr>
      <w:r>
        <w:t>Rearranged text for improved readability</w:t>
      </w:r>
    </w:p>
    <w:p w14:paraId="3ABEFDBA" w14:textId="77777777" w:rsidR="000441BE" w:rsidRPr="003364B8" w:rsidRDefault="000441BE" w:rsidP="001140C1"/>
    <w:p w14:paraId="758CA9D1" w14:textId="244B9314" w:rsidR="0032241D" w:rsidRPr="00561526" w:rsidRDefault="0032241D" w:rsidP="00561526">
      <w:pPr>
        <w:pStyle w:val="Heading1"/>
        <w:rPr>
          <w:lang w:eastAsia="zh-CN"/>
        </w:rPr>
      </w:pPr>
      <w:r>
        <w:rPr>
          <w:lang w:eastAsia="zh-CN"/>
        </w:rPr>
        <w:t>4</w:t>
      </w:r>
      <w:r>
        <w:rPr>
          <w:lang w:eastAsia="zh-CN"/>
        </w:rPr>
        <w:tab/>
      </w:r>
      <w:r>
        <w:rPr>
          <w:lang w:eastAsia="zh-CN"/>
        </w:rPr>
        <w:tab/>
      </w:r>
      <w:r w:rsidRPr="00561526">
        <w:rPr>
          <w:lang w:eastAsia="zh-CN"/>
        </w:rPr>
        <w:t>Rationale</w:t>
      </w:r>
    </w:p>
    <w:p w14:paraId="62875204" w14:textId="358FFA03" w:rsidR="00E84DD9" w:rsidRDefault="00E84DD9" w:rsidP="00E84DD9">
      <w:pPr>
        <w:pStyle w:val="Heading2"/>
        <w:rPr>
          <w:lang w:val="en-US"/>
        </w:rPr>
      </w:pPr>
      <w:r>
        <w:rPr>
          <w:lang w:val="en-US"/>
        </w:rPr>
        <w:t xml:space="preserve">4.1 </w:t>
      </w:r>
      <w:r>
        <w:rPr>
          <w:lang w:val="en-US"/>
        </w:rPr>
        <w:tab/>
        <w:t>What is the problem?</w:t>
      </w:r>
    </w:p>
    <w:p w14:paraId="751D11C1" w14:textId="77777777" w:rsidR="004B4C9A" w:rsidRDefault="004B4C9A" w:rsidP="004B4C9A">
      <w:pPr>
        <w:rPr>
          <w:lang w:eastAsia="zh-CN"/>
        </w:rPr>
      </w:pPr>
      <w:r>
        <w:rPr>
          <w:lang w:eastAsia="zh-CN"/>
        </w:rPr>
        <w:t>The problem issues and proposals were based on the views of SA5. SA5 has a big number of source code files, with frequent changes and many authors (not all of them experts) modifying the code. Due to this, the current system of code handling is not satisfactory. While this effort was initiated by SA5, it is relevant to any workgroup handling source code.</w:t>
      </w:r>
    </w:p>
    <w:p w14:paraId="7C6261B4" w14:textId="77777777" w:rsidR="00E84DD9" w:rsidRPr="005C2F39" w:rsidRDefault="00E84DD9" w:rsidP="00E84DD9">
      <w:pPr>
        <w:rPr>
          <w:lang w:val="en-US"/>
        </w:rPr>
      </w:pPr>
      <w:r>
        <w:rPr>
          <w:lang w:val="en-US"/>
        </w:rPr>
        <w:t xml:space="preserve">While developers need to work with source code in plain files (like the ones in Forge) the 3GPP process prescribes documenting the code in MS Word. </w:t>
      </w:r>
      <w:r w:rsidRPr="00D03033">
        <w:rPr>
          <w:lang w:val="en-US"/>
        </w:rPr>
        <w:t>The current handling of code in both Forge and MS Word has problems</w:t>
      </w:r>
      <w:r w:rsidRPr="005C2F39">
        <w:rPr>
          <w:lang w:val="en-US"/>
        </w:rPr>
        <w:t xml:space="preserve">. All the problems listed below have occurred many times despite our best efforts: The </w:t>
      </w:r>
      <w:r>
        <w:rPr>
          <w:lang w:val="en-US"/>
        </w:rPr>
        <w:t>current</w:t>
      </w:r>
      <w:r w:rsidRPr="005C2F39">
        <w:rPr>
          <w:lang w:val="en-US"/>
        </w:rPr>
        <w:t xml:space="preserve"> process has proven to be error prone.</w:t>
      </w:r>
    </w:p>
    <w:p w14:paraId="654B3910" w14:textId="166C84D6" w:rsidR="00E84DD9" w:rsidRPr="005C2F39" w:rsidRDefault="00E84DD9" w:rsidP="00E84DD9">
      <w:pPr>
        <w:pStyle w:val="ListParagraph"/>
        <w:numPr>
          <w:ilvl w:val="0"/>
          <w:numId w:val="6"/>
        </w:numPr>
        <w:ind w:firstLineChars="0"/>
        <w:rPr>
          <w:sz w:val="20"/>
          <w:szCs w:val="20"/>
        </w:rPr>
      </w:pPr>
      <w:r w:rsidRPr="005C2F39">
        <w:rPr>
          <w:sz w:val="20"/>
          <w:szCs w:val="20"/>
        </w:rPr>
        <w:t xml:space="preserve">The code is stored in two places which can lead to </w:t>
      </w:r>
      <w:r w:rsidRPr="005C2F39">
        <w:rPr>
          <w:b/>
          <w:bCs/>
          <w:sz w:val="22"/>
          <w:szCs w:val="22"/>
        </w:rPr>
        <w:t>inconsistency</w:t>
      </w:r>
      <w:r w:rsidRPr="005C2F39">
        <w:rPr>
          <w:sz w:val="20"/>
          <w:szCs w:val="20"/>
        </w:rPr>
        <w:t xml:space="preserve">. Experience shows that the </w:t>
      </w:r>
      <w:r w:rsidR="004B4C9A">
        <w:rPr>
          <w:sz w:val="20"/>
          <w:szCs w:val="20"/>
        </w:rPr>
        <w:t xml:space="preserve">normative </w:t>
      </w:r>
      <w:r w:rsidRPr="005C2F39">
        <w:rPr>
          <w:sz w:val="20"/>
          <w:szCs w:val="20"/>
        </w:rPr>
        <w:t xml:space="preserve">MS Word and Forge versions of the code are very often different. This is valid for approved code in TS documents but even more for development code in CRs. </w:t>
      </w:r>
    </w:p>
    <w:p w14:paraId="11D912A0" w14:textId="77777777" w:rsidR="00E84DD9" w:rsidRPr="005C2F39" w:rsidRDefault="00E84DD9" w:rsidP="002D52A8">
      <w:pPr>
        <w:pStyle w:val="ListParagraph"/>
        <w:numPr>
          <w:ilvl w:val="1"/>
          <w:numId w:val="17"/>
        </w:numPr>
        <w:ind w:firstLineChars="0"/>
        <w:rPr>
          <w:sz w:val="20"/>
          <w:szCs w:val="20"/>
        </w:rPr>
      </w:pPr>
      <w:r w:rsidRPr="005C2F39">
        <w:rPr>
          <w:sz w:val="20"/>
          <w:szCs w:val="20"/>
        </w:rPr>
        <w:t xml:space="preserve">There is </w:t>
      </w:r>
      <w:r w:rsidRPr="005C2F39">
        <w:rPr>
          <w:b/>
          <w:bCs/>
          <w:sz w:val="22"/>
          <w:szCs w:val="22"/>
        </w:rPr>
        <w:t>no automatic way to compare Word and Forge code</w:t>
      </w:r>
      <w:r w:rsidRPr="005C2F39">
        <w:rPr>
          <w:sz w:val="20"/>
          <w:szCs w:val="20"/>
        </w:rPr>
        <w:t>. Manual review to detect such discrepancies is usually not done as it is a boring, time consuming, error-prone activity.</w:t>
      </w:r>
    </w:p>
    <w:p w14:paraId="4FAC489C" w14:textId="77777777" w:rsidR="00E84DD9" w:rsidRPr="005C2F39" w:rsidRDefault="00E84DD9" w:rsidP="00E84DD9">
      <w:pPr>
        <w:pStyle w:val="ListParagraph"/>
        <w:numPr>
          <w:ilvl w:val="0"/>
          <w:numId w:val="6"/>
        </w:numPr>
        <w:ind w:firstLineChars="0"/>
        <w:rPr>
          <w:sz w:val="20"/>
          <w:szCs w:val="20"/>
        </w:rPr>
      </w:pPr>
      <w:r w:rsidRPr="005C2F39">
        <w:rPr>
          <w:sz w:val="20"/>
          <w:szCs w:val="20"/>
        </w:rPr>
        <w:t xml:space="preserve">During development of the code (CR writing) it takes </w:t>
      </w:r>
      <w:r w:rsidRPr="005C2F39">
        <w:rPr>
          <w:b/>
          <w:bCs/>
          <w:sz w:val="22"/>
          <w:szCs w:val="22"/>
        </w:rPr>
        <w:t>extra work</w:t>
      </w:r>
      <w:r w:rsidRPr="005C2F39">
        <w:rPr>
          <w:sz w:val="22"/>
          <w:szCs w:val="22"/>
        </w:rPr>
        <w:t xml:space="preserve"> </w:t>
      </w:r>
      <w:r w:rsidRPr="005C2F39">
        <w:rPr>
          <w:sz w:val="20"/>
          <w:szCs w:val="20"/>
        </w:rPr>
        <w:t>to produce the MS Word code. If a CR is updated during a meeting often it is only the Word or the Forge version that is updated again leading to inconsistency.</w:t>
      </w:r>
    </w:p>
    <w:p w14:paraId="1F6A6343" w14:textId="77777777" w:rsidR="00E84DD9" w:rsidRPr="005C2F39" w:rsidRDefault="00E84DD9" w:rsidP="00E84DD9">
      <w:pPr>
        <w:pStyle w:val="ListParagraph"/>
        <w:numPr>
          <w:ilvl w:val="0"/>
          <w:numId w:val="6"/>
        </w:numPr>
        <w:ind w:firstLineChars="0"/>
        <w:rPr>
          <w:sz w:val="20"/>
          <w:szCs w:val="20"/>
        </w:rPr>
      </w:pPr>
      <w:r w:rsidRPr="005C2F39">
        <w:rPr>
          <w:b/>
          <w:bCs/>
          <w:sz w:val="22"/>
          <w:szCs w:val="22"/>
        </w:rPr>
        <w:t>Checking code</w:t>
      </w:r>
      <w:r w:rsidRPr="005C2F39">
        <w:rPr>
          <w:sz w:val="22"/>
          <w:szCs w:val="22"/>
        </w:rPr>
        <w:t xml:space="preserve"> </w:t>
      </w:r>
      <w:r w:rsidRPr="005C2F39">
        <w:rPr>
          <w:sz w:val="20"/>
          <w:szCs w:val="20"/>
        </w:rPr>
        <w:t xml:space="preserve">using industry standard software tools is impossible or much more </w:t>
      </w:r>
      <w:r w:rsidRPr="006A2B26">
        <w:rPr>
          <w:b/>
          <w:bCs/>
          <w:sz w:val="22"/>
          <w:szCs w:val="22"/>
        </w:rPr>
        <w:t>difficult</w:t>
      </w:r>
      <w:r w:rsidRPr="006A2B26">
        <w:rPr>
          <w:sz w:val="22"/>
          <w:szCs w:val="22"/>
        </w:rPr>
        <w:t xml:space="preserve"> </w:t>
      </w:r>
      <w:r w:rsidRPr="005C2F39">
        <w:rPr>
          <w:sz w:val="20"/>
          <w:szCs w:val="20"/>
        </w:rPr>
        <w:t>if the code is embedded in MS Word. Omitting these checks leads to faulty code in the technical specifications.</w:t>
      </w:r>
    </w:p>
    <w:p w14:paraId="4F6ECBF8" w14:textId="48822F51" w:rsidR="00E84DD9" w:rsidRPr="005C2F39" w:rsidRDefault="00E84DD9" w:rsidP="00E84DD9">
      <w:pPr>
        <w:pStyle w:val="ListParagraph"/>
        <w:numPr>
          <w:ilvl w:val="0"/>
          <w:numId w:val="6"/>
        </w:numPr>
        <w:ind w:firstLineChars="0"/>
        <w:rPr>
          <w:sz w:val="20"/>
          <w:szCs w:val="20"/>
        </w:rPr>
      </w:pPr>
      <w:r w:rsidRPr="005C2F39">
        <w:rPr>
          <w:sz w:val="20"/>
          <w:szCs w:val="20"/>
        </w:rPr>
        <w:t xml:space="preserve">Code is used and developed in plain text files. </w:t>
      </w:r>
      <w:r w:rsidRPr="005C2F39">
        <w:rPr>
          <w:b/>
          <w:bCs/>
          <w:sz w:val="22"/>
          <w:szCs w:val="22"/>
        </w:rPr>
        <w:t xml:space="preserve">Transferring </w:t>
      </w:r>
      <w:r w:rsidRPr="005C2F39">
        <w:rPr>
          <w:sz w:val="20"/>
          <w:szCs w:val="20"/>
        </w:rPr>
        <w:t xml:space="preserve">these text </w:t>
      </w:r>
      <w:r w:rsidRPr="005C2F39">
        <w:rPr>
          <w:sz w:val="22"/>
          <w:szCs w:val="22"/>
        </w:rPr>
        <w:t xml:space="preserve">files </w:t>
      </w:r>
      <w:r w:rsidRPr="005C2F39">
        <w:rPr>
          <w:b/>
          <w:bCs/>
          <w:sz w:val="22"/>
          <w:szCs w:val="22"/>
        </w:rPr>
        <w:t>into</w:t>
      </w:r>
      <w:r w:rsidR="00D71F83">
        <w:rPr>
          <w:b/>
          <w:bCs/>
          <w:sz w:val="22"/>
          <w:szCs w:val="22"/>
        </w:rPr>
        <w:t xml:space="preserve"> and out of</w:t>
      </w:r>
      <w:r w:rsidRPr="005C2F39">
        <w:rPr>
          <w:b/>
          <w:bCs/>
          <w:sz w:val="22"/>
          <w:szCs w:val="22"/>
        </w:rPr>
        <w:t xml:space="preserve"> MS-Word is error-prone</w:t>
      </w:r>
      <w:r w:rsidRPr="005C2F39">
        <w:rPr>
          <w:sz w:val="20"/>
          <w:szCs w:val="20"/>
        </w:rPr>
        <w:t>:</w:t>
      </w:r>
    </w:p>
    <w:p w14:paraId="6893BFA2" w14:textId="77777777" w:rsidR="00E84DD9" w:rsidRPr="005C2F39" w:rsidRDefault="00E84DD9" w:rsidP="00E84DD9">
      <w:pPr>
        <w:pStyle w:val="ListParagraph"/>
        <w:numPr>
          <w:ilvl w:val="1"/>
          <w:numId w:val="7"/>
        </w:numPr>
        <w:ind w:firstLineChars="0"/>
        <w:rPr>
          <w:sz w:val="20"/>
          <w:szCs w:val="20"/>
        </w:rPr>
      </w:pPr>
      <w:r w:rsidRPr="005C2F39">
        <w:rPr>
          <w:sz w:val="20"/>
          <w:szCs w:val="20"/>
        </w:rPr>
        <w:t>Copy-paste often adds extra characters or misses a few</w:t>
      </w:r>
    </w:p>
    <w:p w14:paraId="072BA231" w14:textId="77777777" w:rsidR="00E84DD9" w:rsidRPr="005C2F39" w:rsidRDefault="00E84DD9" w:rsidP="00E84DD9">
      <w:pPr>
        <w:pStyle w:val="ListParagraph"/>
        <w:numPr>
          <w:ilvl w:val="1"/>
          <w:numId w:val="7"/>
        </w:numPr>
        <w:ind w:firstLineChars="0"/>
        <w:rPr>
          <w:sz w:val="20"/>
          <w:szCs w:val="20"/>
        </w:rPr>
      </w:pPr>
      <w:r w:rsidRPr="005C2F39">
        <w:rPr>
          <w:sz w:val="20"/>
          <w:szCs w:val="20"/>
        </w:rPr>
        <w:t>Word autocorrects text, thereby making the code faulty</w:t>
      </w:r>
    </w:p>
    <w:p w14:paraId="2FF9DA57" w14:textId="77777777" w:rsidR="00E84DD9" w:rsidRPr="005C2F39" w:rsidRDefault="00E84DD9" w:rsidP="00E84DD9">
      <w:pPr>
        <w:pStyle w:val="ListParagraph"/>
        <w:numPr>
          <w:ilvl w:val="1"/>
          <w:numId w:val="7"/>
        </w:numPr>
        <w:ind w:firstLineChars="0"/>
        <w:rPr>
          <w:sz w:val="20"/>
          <w:szCs w:val="20"/>
        </w:rPr>
      </w:pPr>
      <w:r w:rsidRPr="005C2F39">
        <w:rPr>
          <w:sz w:val="20"/>
          <w:szCs w:val="20"/>
        </w:rPr>
        <w:t>Word changes single quotes to double quotes automatically</w:t>
      </w:r>
    </w:p>
    <w:p w14:paraId="1F39F959" w14:textId="77777777" w:rsidR="00E84DD9" w:rsidRPr="005C2F39" w:rsidRDefault="00E84DD9" w:rsidP="00E84DD9">
      <w:pPr>
        <w:pStyle w:val="ListParagraph"/>
        <w:numPr>
          <w:ilvl w:val="1"/>
          <w:numId w:val="7"/>
        </w:numPr>
        <w:ind w:firstLineChars="0"/>
        <w:rPr>
          <w:sz w:val="20"/>
          <w:szCs w:val="20"/>
        </w:rPr>
      </w:pPr>
      <w:r w:rsidRPr="005C2F39">
        <w:rPr>
          <w:sz w:val="20"/>
          <w:szCs w:val="20"/>
        </w:rPr>
        <w:t>Word formatting hides errors in code e.g., by hiding incorrect tabulation</w:t>
      </w:r>
    </w:p>
    <w:p w14:paraId="0E1F9896" w14:textId="77777777" w:rsidR="00E84DD9" w:rsidRPr="005C2F39" w:rsidRDefault="00E84DD9" w:rsidP="00E84DD9">
      <w:pPr>
        <w:pStyle w:val="ListParagraph"/>
        <w:numPr>
          <w:ilvl w:val="1"/>
          <w:numId w:val="7"/>
        </w:numPr>
        <w:ind w:firstLineChars="0"/>
        <w:rPr>
          <w:sz w:val="20"/>
          <w:szCs w:val="20"/>
        </w:rPr>
      </w:pPr>
      <w:r w:rsidRPr="005C2F39">
        <w:rPr>
          <w:sz w:val="20"/>
          <w:szCs w:val="20"/>
        </w:rPr>
        <w:t>Word introduces strange non-ASCII characters that normal code handling tools do not accept</w:t>
      </w:r>
    </w:p>
    <w:p w14:paraId="6D2D7061" w14:textId="77777777" w:rsidR="00E84DD9" w:rsidRPr="005C2F39" w:rsidRDefault="00E84DD9" w:rsidP="00E84DD9">
      <w:pPr>
        <w:pStyle w:val="ListParagraph"/>
        <w:numPr>
          <w:ilvl w:val="0"/>
          <w:numId w:val="6"/>
        </w:numPr>
        <w:ind w:firstLineChars="0"/>
        <w:rPr>
          <w:sz w:val="20"/>
          <w:szCs w:val="20"/>
        </w:rPr>
      </w:pPr>
      <w:r w:rsidRPr="005C2F39">
        <w:rPr>
          <w:sz w:val="20"/>
          <w:szCs w:val="20"/>
        </w:rPr>
        <w:t xml:space="preserve">All the users of the code need plain text files. No one will take the effort to extract the over hundred code files from MS Word. Everyone uses the code from Forge/Git. We are just </w:t>
      </w:r>
      <w:r w:rsidRPr="006A2B26">
        <w:rPr>
          <w:b/>
          <w:bCs/>
          <w:sz w:val="22"/>
          <w:szCs w:val="22"/>
        </w:rPr>
        <w:t>deceiving ourselves</w:t>
      </w:r>
      <w:r w:rsidRPr="006A2B26">
        <w:rPr>
          <w:sz w:val="22"/>
          <w:szCs w:val="22"/>
        </w:rPr>
        <w:t xml:space="preserve"> </w:t>
      </w:r>
      <w:r w:rsidRPr="005C2F39">
        <w:rPr>
          <w:sz w:val="20"/>
          <w:szCs w:val="20"/>
        </w:rPr>
        <w:t xml:space="preserve">when we believe that the users of the specifications use the code from MS Word as normative. While officially the MS Word code is normative, </w:t>
      </w:r>
      <w:r w:rsidRPr="005C2F39">
        <w:rPr>
          <w:b/>
          <w:bCs/>
          <w:sz w:val="22"/>
          <w:szCs w:val="22"/>
        </w:rPr>
        <w:t>in practice the Forge code is normative</w:t>
      </w:r>
      <w:r w:rsidRPr="005C2F39">
        <w:rPr>
          <w:sz w:val="20"/>
          <w:szCs w:val="20"/>
        </w:rPr>
        <w:t>.</w:t>
      </w:r>
    </w:p>
    <w:p w14:paraId="033D3ACB" w14:textId="01B5C3E1" w:rsidR="00E84DD9" w:rsidRPr="005C2F39" w:rsidRDefault="00E84DD9" w:rsidP="00E84DD9">
      <w:pPr>
        <w:pStyle w:val="ListParagraph"/>
        <w:numPr>
          <w:ilvl w:val="0"/>
          <w:numId w:val="6"/>
        </w:numPr>
        <w:ind w:firstLineChars="0"/>
        <w:rPr>
          <w:sz w:val="20"/>
          <w:szCs w:val="20"/>
        </w:rPr>
      </w:pPr>
      <w:r w:rsidRPr="005C2F39">
        <w:rPr>
          <w:sz w:val="20"/>
          <w:szCs w:val="20"/>
        </w:rPr>
        <w:t>We are not following industry best practices for code handling. Reviewing code in Forge or in plain text is easier than using MS Word (</w:t>
      </w:r>
      <w:r w:rsidR="004B4C9A">
        <w:rPr>
          <w:sz w:val="20"/>
          <w:szCs w:val="20"/>
        </w:rPr>
        <w:t xml:space="preserve">syntax </w:t>
      </w:r>
      <w:r w:rsidRPr="005C2F39">
        <w:rPr>
          <w:sz w:val="20"/>
          <w:szCs w:val="20"/>
        </w:rPr>
        <w:t>highlighting, in-line commenting, viewing only the changes or the full file, etc.)</w:t>
      </w:r>
    </w:p>
    <w:p w14:paraId="5F053378" w14:textId="77777777" w:rsidR="00E84DD9" w:rsidRPr="00D03033" w:rsidRDefault="00E84DD9" w:rsidP="00E84DD9">
      <w:pPr>
        <w:rPr>
          <w:lang w:eastAsia="zh-CN"/>
        </w:rPr>
      </w:pPr>
    </w:p>
    <w:p w14:paraId="65946580" w14:textId="77777777" w:rsidR="00E84DD9" w:rsidRPr="005C2F39" w:rsidRDefault="00E84DD9" w:rsidP="00E84DD9">
      <w:pPr>
        <w:rPr>
          <w:lang w:eastAsia="zh-CN"/>
        </w:rPr>
      </w:pPr>
      <w:r w:rsidRPr="005C2F39">
        <w:rPr>
          <w:lang w:eastAsia="zh-CN"/>
        </w:rPr>
        <w:t>Many of these problems could be eliminated with extra work and a perfect, error-free handling of the code and documents, however, error-free handling is not realistic.</w:t>
      </w:r>
    </w:p>
    <w:p w14:paraId="524A319B" w14:textId="2274FF11" w:rsidR="00EB0574" w:rsidRDefault="006B61F5" w:rsidP="00AA7B3B">
      <w:pPr>
        <w:pStyle w:val="Heading2"/>
        <w:rPr>
          <w:lang w:val="en-US"/>
        </w:rPr>
      </w:pPr>
      <w:r>
        <w:rPr>
          <w:lang w:val="en-US"/>
        </w:rPr>
        <w:t>4</w:t>
      </w:r>
      <w:r w:rsidR="00AA7B3B">
        <w:rPr>
          <w:lang w:val="en-US"/>
        </w:rPr>
        <w:t>.</w:t>
      </w:r>
      <w:r w:rsidR="00E84DD9">
        <w:rPr>
          <w:lang w:val="en-US"/>
        </w:rPr>
        <w:t xml:space="preserve">2 </w:t>
      </w:r>
      <w:r w:rsidR="005E67D5">
        <w:rPr>
          <w:lang w:val="en-US"/>
        </w:rPr>
        <w:tab/>
      </w:r>
      <w:r w:rsidR="00AA7B3B">
        <w:rPr>
          <w:lang w:val="en-US"/>
        </w:rPr>
        <w:t>Background</w:t>
      </w:r>
      <w:r w:rsidR="00E84DD9">
        <w:rPr>
          <w:lang w:val="en-US"/>
        </w:rPr>
        <w:t>,</w:t>
      </w:r>
      <w:r w:rsidR="00AA7B3B">
        <w:rPr>
          <w:lang w:val="en-US"/>
        </w:rPr>
        <w:t xml:space="preserve"> existing </w:t>
      </w:r>
      <w:r w:rsidR="00C053AF">
        <w:rPr>
          <w:lang w:val="en-US"/>
        </w:rPr>
        <w:t>software</w:t>
      </w:r>
    </w:p>
    <w:p w14:paraId="69763E98" w14:textId="507804C1" w:rsidR="00AA7B3B" w:rsidRDefault="00AA7B3B" w:rsidP="00AA7B3B">
      <w:pPr>
        <w:rPr>
          <w:lang w:val="en-US"/>
        </w:rPr>
      </w:pPr>
      <w:r>
        <w:rPr>
          <w:lang w:val="en-US"/>
        </w:rPr>
        <w:t xml:space="preserve">Already today </w:t>
      </w:r>
      <w:r w:rsidR="00B96F38">
        <w:rPr>
          <w:lang w:val="en-US"/>
        </w:rPr>
        <w:t xml:space="preserve">multiple </w:t>
      </w:r>
      <w:r>
        <w:rPr>
          <w:lang w:val="en-US"/>
        </w:rPr>
        <w:t xml:space="preserve">3GPP </w:t>
      </w:r>
      <w:r w:rsidR="00B96F38">
        <w:rPr>
          <w:lang w:val="en-US"/>
        </w:rPr>
        <w:t>workgroups</w:t>
      </w:r>
      <w:r>
        <w:rPr>
          <w:lang w:val="en-US"/>
        </w:rPr>
        <w:t xml:space="preserve"> use the Forge/Gitlab/Git repository to store their source code. ETSI is hosting our current Forge repository. The service is highly available and satisfies know</w:t>
      </w:r>
      <w:r w:rsidR="00612C19">
        <w:rPr>
          <w:lang w:val="en-US"/>
        </w:rPr>
        <w:t>n</w:t>
      </w:r>
      <w:r>
        <w:rPr>
          <w:lang w:val="en-US"/>
        </w:rPr>
        <w:t xml:space="preserve"> needs. However, today Forge is used just as a handy tool to produce the normative version of the source code which is </w:t>
      </w:r>
      <w:r w:rsidR="00E2594E">
        <w:rPr>
          <w:lang w:val="en-US"/>
        </w:rPr>
        <w:t xml:space="preserve">today </w:t>
      </w:r>
      <w:r>
        <w:rPr>
          <w:lang w:val="en-US"/>
        </w:rPr>
        <w:t>located in the MS Word documents as Word text.</w:t>
      </w:r>
    </w:p>
    <w:p w14:paraId="785ACA9C" w14:textId="16A60471" w:rsidR="00AA7B3B" w:rsidRDefault="00AA7B3B" w:rsidP="00AA7B3B">
      <w:pPr>
        <w:rPr>
          <w:lang w:val="en-US"/>
        </w:rPr>
      </w:pPr>
      <w:r>
        <w:t>Forge is open for any and all users for reading but is access controlled for writing. Different levels of access control exist.</w:t>
      </w:r>
    </w:p>
    <w:p w14:paraId="119B963B" w14:textId="3A72B1DD" w:rsidR="00AA7B3B" w:rsidRDefault="00AA7B3B" w:rsidP="00AA7B3B">
      <w:pPr>
        <w:rPr>
          <w:lang w:val="en-US"/>
        </w:rPr>
      </w:pPr>
      <w:r>
        <w:rPr>
          <w:lang w:val="en-US"/>
        </w:rPr>
        <w:lastRenderedPageBreak/>
        <w:t xml:space="preserve">Forge is an implementation of the Gitlab </w:t>
      </w:r>
      <w:r w:rsidR="00C053AF">
        <w:rPr>
          <w:lang w:val="en-US"/>
        </w:rPr>
        <w:t>software</w:t>
      </w:r>
      <w:r>
        <w:rPr>
          <w:lang w:val="en-US"/>
        </w:rPr>
        <w:t xml:space="preserve"> which is based on the </w:t>
      </w:r>
      <w:r w:rsidR="009B7235">
        <w:rPr>
          <w:lang w:val="en-US"/>
        </w:rPr>
        <w:t>open-source</w:t>
      </w:r>
      <w:r>
        <w:rPr>
          <w:lang w:val="en-US"/>
        </w:rPr>
        <w:t xml:space="preserve"> GIT </w:t>
      </w:r>
      <w:r w:rsidR="00C053AF">
        <w:rPr>
          <w:lang w:val="en-US"/>
        </w:rPr>
        <w:t>software</w:t>
      </w:r>
      <w:r>
        <w:rPr>
          <w:lang w:val="en-US"/>
        </w:rPr>
        <w:t xml:space="preserve"> versioning system. Gitlab </w:t>
      </w:r>
      <w:r w:rsidR="00CA53B6">
        <w:rPr>
          <w:lang w:val="en-US"/>
        </w:rPr>
        <w:t>provides</w:t>
      </w:r>
      <w:r w:rsidR="00E73A52">
        <w:rPr>
          <w:lang w:val="en-US"/>
        </w:rPr>
        <w:t xml:space="preserve"> a user-friendly GUI and </w:t>
      </w:r>
      <w:r>
        <w:rPr>
          <w:lang w:val="en-US"/>
        </w:rPr>
        <w:t>allows advance</w:t>
      </w:r>
      <w:r w:rsidR="00E73A52">
        <w:rPr>
          <w:lang w:val="en-US"/>
        </w:rPr>
        <w:t>d</w:t>
      </w:r>
      <w:r>
        <w:rPr>
          <w:lang w:val="en-US"/>
        </w:rPr>
        <w:t xml:space="preserve"> automation e.g., running scripts and </w:t>
      </w:r>
      <w:r w:rsidR="00C053AF">
        <w:rPr>
          <w:lang w:val="en-US"/>
        </w:rPr>
        <w:t>software</w:t>
      </w:r>
      <w:r>
        <w:rPr>
          <w:lang w:val="en-US"/>
        </w:rPr>
        <w:t xml:space="preserve"> checker tools on commit or merge actions.</w:t>
      </w:r>
    </w:p>
    <w:p w14:paraId="4E81FBB2" w14:textId="5D1E2C8C" w:rsidR="00AA7B3B" w:rsidRDefault="00AA7B3B" w:rsidP="00AA7B3B">
      <w:r>
        <w:rPr>
          <w:lang w:val="en-US"/>
        </w:rPr>
        <w:t xml:space="preserve">Even with just Git </w:t>
      </w:r>
      <w:r w:rsidR="00C053AF">
        <w:rPr>
          <w:lang w:val="en-US"/>
        </w:rPr>
        <w:t>software</w:t>
      </w:r>
      <w:r>
        <w:rPr>
          <w:lang w:val="en-US"/>
        </w:rPr>
        <w:t xml:space="preserve"> full access to the repository is possible. </w:t>
      </w:r>
      <w:r>
        <w:t xml:space="preserve">The Git </w:t>
      </w:r>
      <w:r w:rsidR="00C053AF">
        <w:t>software</w:t>
      </w:r>
      <w:r>
        <w:t xml:space="preserve"> itself has been used in the </w:t>
      </w:r>
      <w:r w:rsidR="00C053AF">
        <w:t>software</w:t>
      </w:r>
      <w:r>
        <w:t xml:space="preserve"> industry for over 17 years, so it is seen as stable. Git is still in active development, so bug fixes should be available when needed.</w:t>
      </w:r>
      <w:r w:rsidR="000359EC">
        <w:t xml:space="preserve"> There are examples of very complex Git-based change tracking systems in use (</w:t>
      </w:r>
      <w:r w:rsidR="00CA53B6">
        <w:t>e.g.,</w:t>
      </w:r>
      <w:r w:rsidR="000359EC">
        <w:t xml:space="preserve"> The Linux kernel code since 2005)</w:t>
      </w:r>
    </w:p>
    <w:p w14:paraId="4FB46C10" w14:textId="50EDCFBF" w:rsidR="00E43D5A" w:rsidRDefault="00E73A52" w:rsidP="00AA7B3B">
      <w:r>
        <w:t xml:space="preserve">GitLab and Git are commonly used </w:t>
      </w:r>
      <w:r w:rsidR="00C053AF">
        <w:t>software</w:t>
      </w:r>
      <w:r>
        <w:t>. Public internet sites including YouTube host a big number of tutorials for both Git and GitLab. ETSI also considered offering tutorial sessions for any 3GPP user needing it.</w:t>
      </w:r>
      <w:r w:rsidR="00A7713A">
        <w:t xml:space="preserve"> </w:t>
      </w:r>
      <w:r w:rsidR="00E43D5A">
        <w:t>For read-only use (fetching or reviewing the code) usually a 20 to 60 minutes introduction to Forge is sufficient.</w:t>
      </w:r>
    </w:p>
    <w:p w14:paraId="4E47A1E3" w14:textId="50BFB02A" w:rsidR="00945DF5" w:rsidRDefault="00945DF5" w:rsidP="00AA7B3B">
      <w:r>
        <w:t xml:space="preserve">Already today </w:t>
      </w:r>
      <w:r w:rsidR="00E9740C">
        <w:t>Forge is capable of generating</w:t>
      </w:r>
      <w:r w:rsidR="004B4C9A">
        <w:t xml:space="preserve"> </w:t>
      </w:r>
      <w:r w:rsidR="00E9740C">
        <w:t xml:space="preserve">code files </w:t>
      </w:r>
      <w:r w:rsidR="004B4C9A">
        <w:t xml:space="preserve">with </w:t>
      </w:r>
      <w:r w:rsidR="00E9740C">
        <w:t>change marks.</w:t>
      </w:r>
    </w:p>
    <w:p w14:paraId="252281D5" w14:textId="21076636" w:rsidR="008C03D3" w:rsidRDefault="006B61F5" w:rsidP="008C03D3">
      <w:pPr>
        <w:pStyle w:val="Heading3"/>
      </w:pPr>
      <w:r>
        <w:t>4</w:t>
      </w:r>
      <w:r w:rsidR="008C03D3">
        <w:t>.</w:t>
      </w:r>
      <w:r w:rsidR="00E84DD9">
        <w:t>2</w:t>
      </w:r>
      <w:r w:rsidR="008C03D3">
        <w:t>.1</w:t>
      </w:r>
      <w:r w:rsidR="008C03D3">
        <w:tab/>
      </w:r>
      <w:r w:rsidR="008C03D3">
        <w:tab/>
        <w:t>Forge</w:t>
      </w:r>
      <w:r w:rsidR="00537BAA">
        <w:t>-</w:t>
      </w:r>
      <w:r w:rsidR="008C03D3">
        <w:t>only</w:t>
      </w:r>
      <w:r w:rsidR="001F251F">
        <w:t xml:space="preserve"> </w:t>
      </w:r>
      <w:r w:rsidR="008C03D3">
        <w:t>CRs Pilot project</w:t>
      </w:r>
    </w:p>
    <w:p w14:paraId="7576240C" w14:textId="68E21462" w:rsidR="008C03D3" w:rsidRDefault="008C03D3" w:rsidP="00AA7B3B">
      <w:r>
        <w:t xml:space="preserve">During the SA5#146 meeting a pilot project was run including </w:t>
      </w:r>
      <w:r w:rsidR="00BB689E">
        <w:t>two</w:t>
      </w:r>
      <w:r>
        <w:t xml:space="preserve"> change requests </w:t>
      </w:r>
      <w:r w:rsidR="00E673EC">
        <w:fldChar w:fldCharType="begin"/>
      </w:r>
      <w:r w:rsidR="00E673EC">
        <w:instrText xml:space="preserve"> REF _Ref123680954 \r \h </w:instrText>
      </w:r>
      <w:r w:rsidR="00E673EC">
        <w:fldChar w:fldCharType="separate"/>
      </w:r>
      <w:r w:rsidR="00E673EC">
        <w:t>[2]</w:t>
      </w:r>
      <w:r w:rsidR="00E673EC">
        <w:fldChar w:fldCharType="end"/>
      </w:r>
      <w:r w:rsidR="00E673EC">
        <w:t>,</w:t>
      </w:r>
      <w:r w:rsidR="00E673EC">
        <w:fldChar w:fldCharType="begin"/>
      </w:r>
      <w:r w:rsidR="00E673EC">
        <w:instrText xml:space="preserve"> REF _Ref123680971 \r \h </w:instrText>
      </w:r>
      <w:r w:rsidR="00E673EC">
        <w:fldChar w:fldCharType="separate"/>
      </w:r>
      <w:r w:rsidR="00E673EC">
        <w:t>[3]</w:t>
      </w:r>
      <w:r w:rsidR="00E673EC">
        <w:fldChar w:fldCharType="end"/>
      </w:r>
      <w:r w:rsidR="001F251F">
        <w:t xml:space="preserve"> </w:t>
      </w:r>
      <w:r>
        <w:t>where source code was only documented in Forge but was ab</w:t>
      </w:r>
      <w:r w:rsidR="00537BAA">
        <w:t>se</w:t>
      </w:r>
      <w:r>
        <w:t>nt from the MS Word CR document</w:t>
      </w:r>
      <w:r w:rsidR="00537BAA">
        <w:t>s</w:t>
      </w:r>
      <w:r>
        <w:t xml:space="preserve">. SA5 was able to handle and review these CRs in a satisfactory way. The pilot indicates that handling source code </w:t>
      </w:r>
      <w:r w:rsidR="00D71F83">
        <w:t>based on</w:t>
      </w:r>
      <w:r>
        <w:t xml:space="preserve"> Forge is feasible and more efficient than the current M</w:t>
      </w:r>
      <w:r w:rsidR="00537BAA">
        <w:t>S</w:t>
      </w:r>
      <w:r>
        <w:t xml:space="preserve"> Word based method. </w:t>
      </w:r>
    </w:p>
    <w:p w14:paraId="7F8394AB" w14:textId="3C29D226" w:rsidR="008C03D3" w:rsidRDefault="008C03D3" w:rsidP="00AA7B3B">
      <w:r>
        <w:t xml:space="preserve">The pilot project was only run on SA5 level, thus after SA5 endorsement the CRs were revised to include the source code. The "long" format of the CRs was sent for SA approval. Because the code still had to be included as MS Word text in the SA </w:t>
      </w:r>
      <w:r w:rsidR="00537BAA">
        <w:t xml:space="preserve">level </w:t>
      </w:r>
      <w:r>
        <w:t>CRs and later in the technical specifications the pilot only tested that the Forge</w:t>
      </w:r>
      <w:r w:rsidR="00537BAA">
        <w:t>-</w:t>
      </w:r>
      <w:r w:rsidR="00D71F83">
        <w:t xml:space="preserve">based </w:t>
      </w:r>
      <w:r>
        <w:t xml:space="preserve">method is </w:t>
      </w:r>
      <w:r w:rsidR="004A5B88">
        <w:t>feasible but</w:t>
      </w:r>
      <w:r>
        <w:t xml:space="preserve"> did not gain the benefits of consistency and work reduction.</w:t>
      </w:r>
    </w:p>
    <w:p w14:paraId="681FF7F0" w14:textId="12FB95B6" w:rsidR="004B5E7B" w:rsidRDefault="006B61F5" w:rsidP="007F6833">
      <w:pPr>
        <w:pStyle w:val="Heading2"/>
        <w:rPr>
          <w:lang w:eastAsia="zh-CN"/>
        </w:rPr>
      </w:pPr>
      <w:r>
        <w:rPr>
          <w:lang w:eastAsia="zh-CN"/>
        </w:rPr>
        <w:t>4</w:t>
      </w:r>
      <w:r w:rsidR="007F6833">
        <w:rPr>
          <w:lang w:eastAsia="zh-CN"/>
        </w:rPr>
        <w:t>.</w:t>
      </w:r>
      <w:r w:rsidR="005E67D5">
        <w:rPr>
          <w:lang w:eastAsia="zh-CN"/>
        </w:rPr>
        <w:t>3</w:t>
      </w:r>
      <w:r w:rsidR="007F6833">
        <w:rPr>
          <w:lang w:eastAsia="zh-CN"/>
        </w:rPr>
        <w:tab/>
        <w:t>Solution</w:t>
      </w:r>
      <w:r w:rsidR="00BA78E7">
        <w:rPr>
          <w:lang w:eastAsia="zh-CN"/>
        </w:rPr>
        <w:t xml:space="preserve"> - Forge-based methodology</w:t>
      </w:r>
    </w:p>
    <w:p w14:paraId="27C01D1F" w14:textId="7D1064DA" w:rsidR="007F6833" w:rsidRPr="00D03033" w:rsidRDefault="007F6833" w:rsidP="007F6833">
      <w:r w:rsidRPr="00D03033">
        <w:t xml:space="preserve">The </w:t>
      </w:r>
      <w:r w:rsidR="004B4C9A">
        <w:t xml:space="preserve">new </w:t>
      </w:r>
      <w:r w:rsidR="004A5B88">
        <w:t>methodology</w:t>
      </w:r>
      <w:r w:rsidR="004B4C9A">
        <w:t xml:space="preserve"> is</w:t>
      </w:r>
      <w:r w:rsidRPr="00D03033">
        <w:t xml:space="preserve"> bas</w:t>
      </w:r>
      <w:r w:rsidRPr="005C2F39">
        <w:t xml:space="preserve">ed </w:t>
      </w:r>
      <w:r w:rsidR="00FC4967">
        <w:t xml:space="preserve">on </w:t>
      </w:r>
      <w:r w:rsidR="00576BA2">
        <w:t>the</w:t>
      </w:r>
      <w:r w:rsidR="00C26BBD">
        <w:t xml:space="preserve"> </w:t>
      </w:r>
      <w:r w:rsidR="00C26BBD" w:rsidRPr="00105651">
        <w:t>Technical Specification Group working methods</w:t>
      </w:r>
      <w:r w:rsidR="00C26BBD">
        <w:fldChar w:fldCharType="begin"/>
      </w:r>
      <w:r w:rsidR="00C26BBD">
        <w:instrText xml:space="preserve"> REF _Ref123900036 \r \h </w:instrText>
      </w:r>
      <w:r w:rsidR="00C26BBD">
        <w:fldChar w:fldCharType="separate"/>
      </w:r>
      <w:r w:rsidR="00C26BBD">
        <w:t>[</w:t>
      </w:r>
      <w:r w:rsidR="00576BA2">
        <w:t>4</w:t>
      </w:r>
      <w:r w:rsidR="00C26BBD">
        <w:t>]</w:t>
      </w:r>
      <w:r w:rsidR="00C26BBD">
        <w:fldChar w:fldCharType="end"/>
      </w:r>
      <w:r w:rsidR="00FE1919">
        <w:t>.</w:t>
      </w:r>
      <w:r w:rsidR="004B4C9A">
        <w:t xml:space="preserve"> We propose to:</w:t>
      </w:r>
    </w:p>
    <w:p w14:paraId="1029E410" w14:textId="226C777E" w:rsidR="007F6833" w:rsidRPr="005C2F39" w:rsidRDefault="007F6833" w:rsidP="00211F99">
      <w:pPr>
        <w:pStyle w:val="ListParagraph"/>
        <w:numPr>
          <w:ilvl w:val="0"/>
          <w:numId w:val="5"/>
        </w:numPr>
        <w:ind w:firstLineChars="0"/>
        <w:rPr>
          <w:sz w:val="20"/>
          <w:szCs w:val="20"/>
        </w:rPr>
      </w:pPr>
      <w:r w:rsidRPr="005C2F39">
        <w:rPr>
          <w:sz w:val="20"/>
          <w:szCs w:val="20"/>
        </w:rPr>
        <w:t>Store stage-3 YANG, OpenApi</w:t>
      </w:r>
      <w:r w:rsidR="00750A3D">
        <w:rPr>
          <w:sz w:val="20"/>
          <w:szCs w:val="20"/>
        </w:rPr>
        <w:t xml:space="preserve">, </w:t>
      </w:r>
      <w:r w:rsidRPr="005C2F39">
        <w:rPr>
          <w:sz w:val="20"/>
          <w:szCs w:val="20"/>
        </w:rPr>
        <w:t xml:space="preserve">XSD </w:t>
      </w:r>
      <w:r w:rsidR="00750A3D">
        <w:rPr>
          <w:sz w:val="20"/>
          <w:szCs w:val="20"/>
        </w:rPr>
        <w:t xml:space="preserve">and ASN.1 </w:t>
      </w:r>
      <w:r w:rsidRPr="005C2F39">
        <w:rPr>
          <w:sz w:val="20"/>
          <w:szCs w:val="20"/>
        </w:rPr>
        <w:t xml:space="preserve">code in Forge </w:t>
      </w:r>
      <w:r w:rsidR="0065005D" w:rsidRPr="005C2F39">
        <w:rPr>
          <w:sz w:val="20"/>
          <w:szCs w:val="20"/>
        </w:rPr>
        <w:t xml:space="preserve">- </w:t>
      </w:r>
      <w:r w:rsidR="004B4C9A">
        <w:rPr>
          <w:sz w:val="20"/>
          <w:szCs w:val="20"/>
        </w:rPr>
        <w:t xml:space="preserve">Already </w:t>
      </w:r>
      <w:r w:rsidR="00604D83">
        <w:rPr>
          <w:sz w:val="20"/>
          <w:szCs w:val="20"/>
        </w:rPr>
        <w:t>done today by some groups e.g., SA5</w:t>
      </w:r>
      <w:r w:rsidRPr="005C2F39">
        <w:rPr>
          <w:sz w:val="20"/>
          <w:szCs w:val="20"/>
        </w:rPr>
        <w:t>.</w:t>
      </w:r>
    </w:p>
    <w:p w14:paraId="3EE5FB4C" w14:textId="0C7DB8B9" w:rsidR="000374F1" w:rsidRPr="005C2F39" w:rsidRDefault="000374F1" w:rsidP="00211F99">
      <w:pPr>
        <w:pStyle w:val="ListParagraph"/>
        <w:numPr>
          <w:ilvl w:val="0"/>
          <w:numId w:val="5"/>
        </w:numPr>
        <w:ind w:firstLineChars="0"/>
        <w:rPr>
          <w:sz w:val="20"/>
          <w:szCs w:val="20"/>
        </w:rPr>
      </w:pPr>
      <w:r w:rsidRPr="005C2F39">
        <w:rPr>
          <w:sz w:val="20"/>
          <w:szCs w:val="20"/>
        </w:rPr>
        <w:t>Ensure that the ETSI Forge service is reliable and long</w:t>
      </w:r>
      <w:r w:rsidR="00211F99" w:rsidRPr="005C2F39">
        <w:rPr>
          <w:sz w:val="20"/>
          <w:szCs w:val="20"/>
        </w:rPr>
        <w:t>-</w:t>
      </w:r>
      <w:r w:rsidRPr="005C2F39">
        <w:rPr>
          <w:sz w:val="20"/>
          <w:szCs w:val="20"/>
        </w:rPr>
        <w:t>term stable</w:t>
      </w:r>
      <w:r w:rsidR="004B4C9A">
        <w:rPr>
          <w:sz w:val="20"/>
          <w:szCs w:val="20"/>
        </w:rPr>
        <w:t xml:space="preserve"> -</w:t>
      </w:r>
      <w:r w:rsidR="0065005D" w:rsidRPr="005C2F39">
        <w:rPr>
          <w:sz w:val="20"/>
          <w:szCs w:val="20"/>
        </w:rPr>
        <w:t xml:space="preserve"> We already have this today.</w:t>
      </w:r>
    </w:p>
    <w:p w14:paraId="65C84E54" w14:textId="4304586B" w:rsidR="00D83467" w:rsidRPr="005C2F39" w:rsidRDefault="00D83467" w:rsidP="00D83467">
      <w:pPr>
        <w:pStyle w:val="ListParagraph"/>
        <w:numPr>
          <w:ilvl w:val="0"/>
          <w:numId w:val="5"/>
        </w:numPr>
        <w:ind w:firstLineChars="0"/>
        <w:rPr>
          <w:sz w:val="20"/>
          <w:szCs w:val="20"/>
        </w:rPr>
      </w:pPr>
      <w:r w:rsidRPr="005C2F39">
        <w:rPr>
          <w:sz w:val="20"/>
          <w:szCs w:val="20"/>
        </w:rPr>
        <w:t xml:space="preserve">Declare that the code in the Forge repository is normative. Remove the code from the annexes of </w:t>
      </w:r>
      <w:r>
        <w:rPr>
          <w:sz w:val="20"/>
          <w:szCs w:val="20"/>
        </w:rPr>
        <w:t xml:space="preserve">MS Word </w:t>
      </w:r>
      <w:r w:rsidRPr="005C2F39">
        <w:rPr>
          <w:sz w:val="20"/>
          <w:szCs w:val="20"/>
        </w:rPr>
        <w:t>technical specifications</w:t>
      </w:r>
      <w:r>
        <w:rPr>
          <w:sz w:val="20"/>
          <w:szCs w:val="20"/>
        </w:rPr>
        <w:t xml:space="preserve">, replace it with </w:t>
      </w:r>
      <w:r w:rsidR="004B4C9A">
        <w:rPr>
          <w:sz w:val="20"/>
          <w:szCs w:val="20"/>
        </w:rPr>
        <w:t xml:space="preserve">Forge </w:t>
      </w:r>
      <w:r>
        <w:rPr>
          <w:sz w:val="20"/>
          <w:szCs w:val="20"/>
        </w:rPr>
        <w:t xml:space="preserve">references and a list of files </w:t>
      </w:r>
      <w:r w:rsidR="006D1809">
        <w:rPr>
          <w:sz w:val="20"/>
          <w:szCs w:val="20"/>
        </w:rPr>
        <w:t>that belong</w:t>
      </w:r>
      <w:r>
        <w:rPr>
          <w:sz w:val="20"/>
          <w:szCs w:val="20"/>
        </w:rPr>
        <w:t xml:space="preserve"> to the specification</w:t>
      </w:r>
      <w:r w:rsidRPr="005C2F39">
        <w:rPr>
          <w:sz w:val="20"/>
          <w:szCs w:val="20"/>
        </w:rPr>
        <w:t>.</w:t>
      </w:r>
      <w:r>
        <w:rPr>
          <w:sz w:val="20"/>
          <w:szCs w:val="20"/>
        </w:rPr>
        <w:t xml:space="preserve"> Already today </w:t>
      </w:r>
      <w:r w:rsidRPr="00B56E28">
        <w:rPr>
          <w:sz w:val="20"/>
          <w:szCs w:val="20"/>
        </w:rPr>
        <w:t>Specification drafting rules</w:t>
      </w:r>
      <w:r>
        <w:rPr>
          <w:sz w:val="20"/>
          <w:szCs w:val="20"/>
        </w:rPr>
        <w:fldChar w:fldCharType="begin"/>
      </w:r>
      <w:r>
        <w:rPr>
          <w:sz w:val="20"/>
          <w:szCs w:val="20"/>
        </w:rPr>
        <w:instrText xml:space="preserve"> REF _Ref126752389 \r \h </w:instrText>
      </w:r>
      <w:r>
        <w:rPr>
          <w:sz w:val="20"/>
          <w:szCs w:val="20"/>
        </w:rPr>
      </w:r>
      <w:r>
        <w:rPr>
          <w:sz w:val="20"/>
          <w:szCs w:val="20"/>
        </w:rPr>
        <w:fldChar w:fldCharType="separate"/>
      </w:r>
      <w:r>
        <w:rPr>
          <w:sz w:val="20"/>
          <w:szCs w:val="20"/>
        </w:rPr>
        <w:t>[5]</w:t>
      </w:r>
      <w:r>
        <w:rPr>
          <w:sz w:val="20"/>
          <w:szCs w:val="20"/>
        </w:rPr>
        <w:fldChar w:fldCharType="end"/>
      </w:r>
      <w:r>
        <w:rPr>
          <w:sz w:val="20"/>
          <w:szCs w:val="20"/>
        </w:rPr>
        <w:t xml:space="preserve"> prescribe that “</w:t>
      </w:r>
      <w:r w:rsidRPr="00B56E28">
        <w:rPr>
          <w:sz w:val="20"/>
          <w:szCs w:val="20"/>
        </w:rPr>
        <w:t>Large volumes of program code, source code or formal description language shall be placed in a separate file.</w:t>
      </w:r>
      <w:r>
        <w:rPr>
          <w:sz w:val="20"/>
          <w:szCs w:val="20"/>
        </w:rPr>
        <w:t>” We have documents with over 220 pages of code, so the current practice is questionable.</w:t>
      </w:r>
    </w:p>
    <w:p w14:paraId="2AD9730A" w14:textId="76BE17BF" w:rsidR="00D83467" w:rsidRPr="005C2F39" w:rsidRDefault="00D83467" w:rsidP="00D83467">
      <w:pPr>
        <w:pStyle w:val="ListParagraph"/>
        <w:numPr>
          <w:ilvl w:val="0"/>
          <w:numId w:val="5"/>
        </w:numPr>
        <w:ind w:firstLineChars="0"/>
        <w:rPr>
          <w:sz w:val="20"/>
          <w:szCs w:val="20"/>
        </w:rPr>
      </w:pPr>
      <w:r w:rsidRPr="005C2F39">
        <w:rPr>
          <w:sz w:val="20"/>
          <w:szCs w:val="20"/>
        </w:rPr>
        <w:t>MCC</w:t>
      </w:r>
      <w:r w:rsidR="005C7387">
        <w:rPr>
          <w:sz w:val="20"/>
          <w:szCs w:val="20"/>
        </w:rPr>
        <w:t>,</w:t>
      </w:r>
      <w:r w:rsidRPr="005C2F39">
        <w:rPr>
          <w:sz w:val="20"/>
          <w:szCs w:val="20"/>
        </w:rPr>
        <w:t xml:space="preserve"> </w:t>
      </w:r>
      <w:r>
        <w:rPr>
          <w:sz w:val="20"/>
          <w:szCs w:val="20"/>
        </w:rPr>
        <w:t>with the help of code moderators (code experts)</w:t>
      </w:r>
      <w:r w:rsidR="005C7387">
        <w:rPr>
          <w:sz w:val="20"/>
          <w:szCs w:val="20"/>
        </w:rPr>
        <w:t>,</w:t>
      </w:r>
      <w:r>
        <w:rPr>
          <w:sz w:val="20"/>
          <w:szCs w:val="20"/>
        </w:rPr>
        <w:t xml:space="preserve"> </w:t>
      </w:r>
      <w:r w:rsidRPr="005C2F39">
        <w:rPr>
          <w:sz w:val="20"/>
          <w:szCs w:val="20"/>
        </w:rPr>
        <w:t xml:space="preserve">shall attach a zipped copy of the </w:t>
      </w:r>
      <w:r>
        <w:rPr>
          <w:sz w:val="20"/>
          <w:szCs w:val="20"/>
        </w:rPr>
        <w:t xml:space="preserve">(Forge) </w:t>
      </w:r>
      <w:r w:rsidRPr="005C2F39">
        <w:rPr>
          <w:sz w:val="20"/>
          <w:szCs w:val="20"/>
        </w:rPr>
        <w:t xml:space="preserve">code beside the MS Word technical specification documents during each update cycle. </w:t>
      </w:r>
      <w:r w:rsidR="004B4C9A">
        <w:rPr>
          <w:sz w:val="20"/>
          <w:szCs w:val="20"/>
        </w:rPr>
        <w:t xml:space="preserve">Every time a full, new copy of the code shall be </w:t>
      </w:r>
      <w:r w:rsidR="004A5B88">
        <w:rPr>
          <w:sz w:val="20"/>
          <w:szCs w:val="20"/>
        </w:rPr>
        <w:t>attached</w:t>
      </w:r>
      <w:r w:rsidR="00E17FB7">
        <w:rPr>
          <w:sz w:val="20"/>
          <w:szCs w:val="20"/>
        </w:rPr>
        <w:t>,</w:t>
      </w:r>
      <w:r w:rsidR="004B4C9A">
        <w:rPr>
          <w:sz w:val="20"/>
          <w:szCs w:val="20"/>
        </w:rPr>
        <w:t xml:space="preserve"> not a </w:t>
      </w:r>
      <w:r w:rsidR="00C326EF">
        <w:rPr>
          <w:sz w:val="20"/>
          <w:szCs w:val="20"/>
        </w:rPr>
        <w:t>“</w:t>
      </w:r>
      <w:r w:rsidR="004B4C9A">
        <w:rPr>
          <w:sz w:val="20"/>
          <w:szCs w:val="20"/>
        </w:rPr>
        <w:t>diff</w:t>
      </w:r>
      <w:r w:rsidR="00C326EF">
        <w:rPr>
          <w:sz w:val="20"/>
          <w:szCs w:val="20"/>
        </w:rPr>
        <w:t>”</w:t>
      </w:r>
      <w:r w:rsidR="004B4C9A">
        <w:rPr>
          <w:sz w:val="20"/>
          <w:szCs w:val="20"/>
        </w:rPr>
        <w:t xml:space="preserve">. </w:t>
      </w:r>
      <w:r w:rsidRPr="005C2F39">
        <w:rPr>
          <w:sz w:val="20"/>
          <w:szCs w:val="20"/>
        </w:rPr>
        <w:t>The purpose of this copy is to</w:t>
      </w:r>
    </w:p>
    <w:p w14:paraId="731F10CF" w14:textId="77777777" w:rsidR="00D83467" w:rsidRPr="005C2F39" w:rsidRDefault="00D83467" w:rsidP="00D83467">
      <w:pPr>
        <w:pStyle w:val="ListParagraph"/>
        <w:numPr>
          <w:ilvl w:val="1"/>
          <w:numId w:val="5"/>
        </w:numPr>
        <w:ind w:firstLineChars="0"/>
        <w:rPr>
          <w:sz w:val="20"/>
          <w:szCs w:val="20"/>
        </w:rPr>
      </w:pPr>
      <w:r w:rsidRPr="005C2F39">
        <w:rPr>
          <w:sz w:val="20"/>
          <w:szCs w:val="20"/>
        </w:rPr>
        <w:t>Allow fetching the code from the zip file in the unlikely case if someone does not have Forge access.</w:t>
      </w:r>
    </w:p>
    <w:p w14:paraId="09D4CEA9" w14:textId="77777777" w:rsidR="00D83467" w:rsidRPr="005C2F39" w:rsidRDefault="00D83467" w:rsidP="00D83467">
      <w:pPr>
        <w:pStyle w:val="ListParagraph"/>
        <w:numPr>
          <w:ilvl w:val="1"/>
          <w:numId w:val="5"/>
        </w:numPr>
        <w:ind w:firstLineChars="0"/>
        <w:rPr>
          <w:sz w:val="20"/>
          <w:szCs w:val="20"/>
        </w:rPr>
      </w:pPr>
      <w:r w:rsidRPr="005C2F39">
        <w:rPr>
          <w:sz w:val="20"/>
          <w:szCs w:val="20"/>
        </w:rPr>
        <w:t>Serve as a backup in the most unlikely case if the Forge storage is unavailable. (There is no reason for Forge to have a lower availability than the Word document storage.)</w:t>
      </w:r>
    </w:p>
    <w:p w14:paraId="4408EDCE" w14:textId="77777777" w:rsidR="00D83467" w:rsidRPr="005C2F39" w:rsidRDefault="00D83467" w:rsidP="00D83467">
      <w:pPr>
        <w:pStyle w:val="ListParagraph"/>
        <w:numPr>
          <w:ilvl w:val="1"/>
          <w:numId w:val="5"/>
        </w:numPr>
        <w:ind w:firstLineChars="0"/>
        <w:rPr>
          <w:sz w:val="20"/>
          <w:szCs w:val="20"/>
        </w:rPr>
      </w:pPr>
      <w:r w:rsidRPr="005C2F39">
        <w:rPr>
          <w:sz w:val="20"/>
          <w:szCs w:val="20"/>
        </w:rPr>
        <w:t>To make the process change smaller, by keeping the code in the technical specification too.</w:t>
      </w:r>
    </w:p>
    <w:p w14:paraId="20606A73" w14:textId="3D9AA0CB" w:rsidR="00211F99" w:rsidRPr="005C2F39" w:rsidRDefault="00D83467" w:rsidP="002A6DFD">
      <w:pPr>
        <w:pStyle w:val="ListParagraph"/>
        <w:numPr>
          <w:ilvl w:val="0"/>
          <w:numId w:val="5"/>
        </w:numPr>
        <w:ind w:firstLineChars="0"/>
        <w:rPr>
          <w:sz w:val="20"/>
          <w:szCs w:val="20"/>
        </w:rPr>
      </w:pPr>
      <w:r w:rsidRPr="005C2F39">
        <w:rPr>
          <w:sz w:val="20"/>
          <w:szCs w:val="20"/>
        </w:rPr>
        <w:t>Change Requests</w:t>
      </w:r>
      <w:r>
        <w:rPr>
          <w:sz w:val="20"/>
          <w:szCs w:val="20"/>
        </w:rPr>
        <w:t xml:space="preserve"> (</w:t>
      </w:r>
      <w:r w:rsidRPr="005C2F39">
        <w:rPr>
          <w:sz w:val="20"/>
          <w:szCs w:val="20"/>
        </w:rPr>
        <w:t xml:space="preserve">both CRs sent to </w:t>
      </w:r>
      <w:r w:rsidR="00E536D2">
        <w:rPr>
          <w:sz w:val="20"/>
          <w:szCs w:val="20"/>
        </w:rPr>
        <w:t>a</w:t>
      </w:r>
      <w:r>
        <w:rPr>
          <w:sz w:val="20"/>
          <w:szCs w:val="20"/>
        </w:rPr>
        <w:t xml:space="preserve"> workgroup</w:t>
      </w:r>
      <w:r w:rsidR="00E536D2">
        <w:rPr>
          <w:sz w:val="20"/>
          <w:szCs w:val="20"/>
        </w:rPr>
        <w:t xml:space="preserve">, </w:t>
      </w:r>
      <w:r>
        <w:rPr>
          <w:sz w:val="20"/>
          <w:szCs w:val="20"/>
        </w:rPr>
        <w:t xml:space="preserve">e.g., </w:t>
      </w:r>
      <w:r w:rsidRPr="005C2F39">
        <w:rPr>
          <w:sz w:val="20"/>
          <w:szCs w:val="20"/>
        </w:rPr>
        <w:t>SA5</w:t>
      </w:r>
      <w:r w:rsidR="00E536D2">
        <w:rPr>
          <w:sz w:val="20"/>
          <w:szCs w:val="20"/>
        </w:rPr>
        <w:t>,</w:t>
      </w:r>
      <w:r w:rsidRPr="005C2F39">
        <w:rPr>
          <w:sz w:val="20"/>
          <w:szCs w:val="20"/>
        </w:rPr>
        <w:t xml:space="preserve"> </w:t>
      </w:r>
      <w:r w:rsidR="00646F3A">
        <w:rPr>
          <w:sz w:val="20"/>
          <w:szCs w:val="20"/>
        </w:rPr>
        <w:t>and</w:t>
      </w:r>
      <w:r w:rsidRPr="005C2F39">
        <w:rPr>
          <w:sz w:val="20"/>
          <w:szCs w:val="20"/>
        </w:rPr>
        <w:t xml:space="preserve"> also CRs sent the from </w:t>
      </w:r>
      <w:r>
        <w:rPr>
          <w:sz w:val="20"/>
          <w:szCs w:val="20"/>
        </w:rPr>
        <w:t xml:space="preserve">workgroup </w:t>
      </w:r>
      <w:r w:rsidRPr="005C2F39">
        <w:rPr>
          <w:sz w:val="20"/>
          <w:szCs w:val="20"/>
        </w:rPr>
        <w:t xml:space="preserve">to the </w:t>
      </w:r>
      <w:r>
        <w:rPr>
          <w:sz w:val="20"/>
          <w:szCs w:val="20"/>
        </w:rPr>
        <w:t>TSG</w:t>
      </w:r>
      <w:r w:rsidRPr="005C2F39">
        <w:rPr>
          <w:sz w:val="20"/>
          <w:szCs w:val="20"/>
        </w:rPr>
        <w:t xml:space="preserve"> plenary</w:t>
      </w:r>
      <w:r>
        <w:rPr>
          <w:sz w:val="20"/>
          <w:szCs w:val="20"/>
        </w:rPr>
        <w:t xml:space="preserve">) </w:t>
      </w:r>
      <w:r w:rsidR="004A5B88" w:rsidRPr="005C2F39">
        <w:rPr>
          <w:sz w:val="20"/>
          <w:szCs w:val="20"/>
        </w:rPr>
        <w:t>shall normatively</w:t>
      </w:r>
      <w:r w:rsidR="002A6DFD">
        <w:rPr>
          <w:sz w:val="20"/>
          <w:szCs w:val="20"/>
        </w:rPr>
        <w:t xml:space="preserve"> </w:t>
      </w:r>
      <w:r w:rsidRPr="005C2F39">
        <w:rPr>
          <w:sz w:val="20"/>
          <w:szCs w:val="20"/>
        </w:rPr>
        <w:t>document</w:t>
      </w:r>
      <w:r>
        <w:rPr>
          <w:sz w:val="20"/>
          <w:szCs w:val="20"/>
        </w:rPr>
        <w:t xml:space="preserve"> </w:t>
      </w:r>
      <w:r w:rsidRPr="005C2F39">
        <w:rPr>
          <w:sz w:val="20"/>
          <w:szCs w:val="20"/>
        </w:rPr>
        <w:t>proposed code changes</w:t>
      </w:r>
      <w:r>
        <w:rPr>
          <w:sz w:val="20"/>
          <w:szCs w:val="20"/>
        </w:rPr>
        <w:t xml:space="preserve"> </w:t>
      </w:r>
      <w:r w:rsidRPr="005C2F39">
        <w:rPr>
          <w:sz w:val="20"/>
          <w:szCs w:val="20"/>
        </w:rPr>
        <w:t xml:space="preserve">in a separate CR branch </w:t>
      </w:r>
      <w:r>
        <w:rPr>
          <w:sz w:val="20"/>
          <w:szCs w:val="20"/>
        </w:rPr>
        <w:t>and a related Merge</w:t>
      </w:r>
      <w:r w:rsidR="004513C5">
        <w:rPr>
          <w:sz w:val="20"/>
          <w:szCs w:val="20"/>
        </w:rPr>
        <w:t>-</w:t>
      </w:r>
      <w:r>
        <w:rPr>
          <w:sz w:val="20"/>
          <w:szCs w:val="20"/>
        </w:rPr>
        <w:t xml:space="preserve">Request </w:t>
      </w:r>
      <w:r w:rsidRPr="005C2F39">
        <w:rPr>
          <w:sz w:val="20"/>
          <w:szCs w:val="20"/>
        </w:rPr>
        <w:t xml:space="preserve">in Forge (as </w:t>
      </w:r>
      <w:r>
        <w:rPr>
          <w:sz w:val="20"/>
          <w:szCs w:val="20"/>
        </w:rPr>
        <w:t xml:space="preserve">already done </w:t>
      </w:r>
      <w:r w:rsidRPr="005C2F39">
        <w:rPr>
          <w:sz w:val="20"/>
          <w:szCs w:val="20"/>
        </w:rPr>
        <w:t>today</w:t>
      </w:r>
      <w:r>
        <w:rPr>
          <w:sz w:val="20"/>
          <w:szCs w:val="20"/>
        </w:rPr>
        <w:t xml:space="preserve"> by some groups</w:t>
      </w:r>
      <w:r w:rsidRPr="005C2F39">
        <w:rPr>
          <w:sz w:val="20"/>
          <w:szCs w:val="20"/>
        </w:rPr>
        <w:t>).</w:t>
      </w:r>
      <w:r>
        <w:rPr>
          <w:sz w:val="20"/>
          <w:szCs w:val="20"/>
        </w:rPr>
        <w:t xml:space="preserve"> </w:t>
      </w:r>
      <w:r w:rsidR="002A6DFD">
        <w:rPr>
          <w:sz w:val="20"/>
          <w:szCs w:val="20"/>
        </w:rPr>
        <w:t xml:space="preserve">The CR </w:t>
      </w:r>
      <w:r w:rsidR="00C326EF">
        <w:rPr>
          <w:sz w:val="20"/>
          <w:szCs w:val="20"/>
        </w:rPr>
        <w:t xml:space="preserve">document </w:t>
      </w:r>
      <w:r w:rsidR="002A6DFD" w:rsidRPr="005C2F39">
        <w:rPr>
          <w:sz w:val="20"/>
          <w:szCs w:val="20"/>
        </w:rPr>
        <w:t xml:space="preserve">shall </w:t>
      </w:r>
      <w:r w:rsidR="002A6DFD">
        <w:rPr>
          <w:sz w:val="20"/>
          <w:szCs w:val="20"/>
        </w:rPr>
        <w:t xml:space="preserve">contain a </w:t>
      </w:r>
      <w:r w:rsidR="002A6DFD" w:rsidRPr="005C2F39">
        <w:rPr>
          <w:sz w:val="20"/>
          <w:szCs w:val="20"/>
        </w:rPr>
        <w:t>reference</w:t>
      </w:r>
      <w:r w:rsidR="002A6DFD">
        <w:rPr>
          <w:sz w:val="20"/>
          <w:szCs w:val="20"/>
        </w:rPr>
        <w:t xml:space="preserve"> to the</w:t>
      </w:r>
      <w:r w:rsidR="002A6DFD" w:rsidRPr="005C2F39">
        <w:rPr>
          <w:sz w:val="20"/>
          <w:szCs w:val="20"/>
        </w:rPr>
        <w:t xml:space="preserve"> Merge-Request</w:t>
      </w:r>
      <w:r w:rsidR="002A6DFD">
        <w:rPr>
          <w:sz w:val="20"/>
          <w:szCs w:val="20"/>
        </w:rPr>
        <w:t xml:space="preserve"> and the last </w:t>
      </w:r>
      <w:r w:rsidR="002A6DFD" w:rsidRPr="005C2F39">
        <w:rPr>
          <w:sz w:val="20"/>
          <w:szCs w:val="20"/>
        </w:rPr>
        <w:t xml:space="preserve">Commit </w:t>
      </w:r>
      <w:r w:rsidR="002A6DFD">
        <w:rPr>
          <w:sz w:val="20"/>
          <w:szCs w:val="20"/>
        </w:rPr>
        <w:t xml:space="preserve">id </w:t>
      </w:r>
      <w:r w:rsidR="002A6DFD" w:rsidRPr="005C2F39">
        <w:rPr>
          <w:sz w:val="20"/>
          <w:szCs w:val="20"/>
        </w:rPr>
        <w:t>for the CR branch</w:t>
      </w:r>
      <w:r w:rsidR="002A6DFD">
        <w:rPr>
          <w:sz w:val="20"/>
          <w:szCs w:val="20"/>
        </w:rPr>
        <w:t xml:space="preserve">. </w:t>
      </w:r>
      <w:r>
        <w:rPr>
          <w:sz w:val="20"/>
          <w:szCs w:val="20"/>
        </w:rPr>
        <w:t xml:space="preserve">A change marked </w:t>
      </w:r>
      <w:bookmarkStart w:id="6" w:name="_Hlk141137036"/>
      <w:r w:rsidR="00C22E64">
        <w:rPr>
          <w:sz w:val="20"/>
          <w:szCs w:val="20"/>
        </w:rPr>
        <w:t>backup-copy</w:t>
      </w:r>
      <w:r>
        <w:rPr>
          <w:sz w:val="20"/>
          <w:szCs w:val="20"/>
        </w:rPr>
        <w:t xml:space="preserve"> </w:t>
      </w:r>
      <w:bookmarkEnd w:id="6"/>
      <w:r>
        <w:rPr>
          <w:sz w:val="20"/>
          <w:szCs w:val="20"/>
        </w:rPr>
        <w:t xml:space="preserve">of the code shall be added to the CR. This </w:t>
      </w:r>
      <w:r w:rsidR="00C22E64" w:rsidRPr="00C22E64">
        <w:rPr>
          <w:sz w:val="20"/>
          <w:szCs w:val="20"/>
        </w:rPr>
        <w:t xml:space="preserve">backup-copy </w:t>
      </w:r>
      <w:r w:rsidR="006D1809">
        <w:rPr>
          <w:sz w:val="20"/>
          <w:szCs w:val="20"/>
        </w:rPr>
        <w:t>should</w:t>
      </w:r>
      <w:r w:rsidR="00115B94">
        <w:rPr>
          <w:sz w:val="20"/>
          <w:szCs w:val="20"/>
        </w:rPr>
        <w:t xml:space="preserve"> be generated by Forge </w:t>
      </w:r>
      <w:commentRangeStart w:id="7"/>
      <w:r w:rsidR="00115B94">
        <w:rPr>
          <w:sz w:val="20"/>
          <w:szCs w:val="20"/>
        </w:rPr>
        <w:t>scripts</w:t>
      </w:r>
      <w:commentRangeEnd w:id="7"/>
      <w:r w:rsidR="00115B94">
        <w:rPr>
          <w:rStyle w:val="CommentReference"/>
          <w:kern w:val="0"/>
          <w:szCs w:val="20"/>
          <w:lang w:val="en-GB" w:eastAsia="en-US"/>
        </w:rPr>
        <w:commentReference w:id="7"/>
      </w:r>
      <w:r w:rsidR="00115B94">
        <w:rPr>
          <w:sz w:val="20"/>
          <w:szCs w:val="20"/>
        </w:rPr>
        <w:t>.</w:t>
      </w:r>
      <w:r w:rsidR="00C22E64">
        <w:rPr>
          <w:sz w:val="20"/>
          <w:szCs w:val="20"/>
        </w:rPr>
        <w:t xml:space="preserve"> As the TS documents will no longer include the code, the backup-copy of the code changes does not need to follow the format of the TS document.</w:t>
      </w:r>
      <w:r w:rsidR="00E536D2">
        <w:rPr>
          <w:sz w:val="20"/>
          <w:szCs w:val="20"/>
        </w:rPr>
        <w:t xml:space="preserve"> </w:t>
      </w:r>
      <w:r w:rsidR="000D5A70">
        <w:rPr>
          <w:sz w:val="20"/>
          <w:szCs w:val="20"/>
        </w:rPr>
        <w:t xml:space="preserve">The purpose of this </w:t>
      </w:r>
      <w:r w:rsidR="00C22E64">
        <w:rPr>
          <w:sz w:val="20"/>
          <w:szCs w:val="20"/>
        </w:rPr>
        <w:t xml:space="preserve">backup-copy </w:t>
      </w:r>
      <w:r w:rsidR="000D5A70">
        <w:rPr>
          <w:sz w:val="20"/>
          <w:szCs w:val="20"/>
        </w:rPr>
        <w:t xml:space="preserve">is the same as for TS documents. </w:t>
      </w:r>
      <w:r w:rsidR="006D1809">
        <w:rPr>
          <w:sz w:val="20"/>
          <w:szCs w:val="20"/>
        </w:rPr>
        <w:t xml:space="preserve">Non-code parts of a CR shall be </w:t>
      </w:r>
      <w:r w:rsidR="00211F99" w:rsidRPr="005C2F39">
        <w:rPr>
          <w:sz w:val="20"/>
          <w:szCs w:val="20"/>
        </w:rPr>
        <w:t>documented as today</w:t>
      </w:r>
      <w:r w:rsidR="00646F3A">
        <w:rPr>
          <w:sz w:val="20"/>
          <w:szCs w:val="20"/>
        </w:rPr>
        <w:t>.</w:t>
      </w:r>
      <w:r w:rsidR="006D1809">
        <w:rPr>
          <w:sz w:val="20"/>
          <w:szCs w:val="20"/>
        </w:rPr>
        <w:t xml:space="preserve"> </w:t>
      </w:r>
    </w:p>
    <w:p w14:paraId="2CB894CB" w14:textId="77777777" w:rsidR="00C02D5B" w:rsidRDefault="00C02D5B" w:rsidP="00ED4EF9"/>
    <w:p w14:paraId="1E586781" w14:textId="31AC43E3" w:rsidR="005602BE" w:rsidRDefault="005602BE" w:rsidP="00ED4EF9">
      <w:r w:rsidRPr="00D03033">
        <w:t>The above process/solution may be used or not used (staying with the current process) separately for each technical specification and each solution set (</w:t>
      </w:r>
      <w:r w:rsidR="004A5B88">
        <w:t>e.g.,</w:t>
      </w:r>
      <w:r w:rsidR="00750A3D">
        <w:t xml:space="preserve"> </w:t>
      </w:r>
      <w:r w:rsidRPr="00D03033">
        <w:t>YANG, OpenApi, XSD</w:t>
      </w:r>
      <w:r w:rsidR="00750A3D">
        <w:t>, ASN.1</w:t>
      </w:r>
      <w:r w:rsidRPr="00D03033">
        <w:t>). It shall be declared</w:t>
      </w:r>
      <w:r w:rsidRPr="005C2F39">
        <w:t xml:space="preserve"> in each specification and for each solution set separately if</w:t>
      </w:r>
      <w:r w:rsidR="00C02D5B">
        <w:t xml:space="preserve"> the</w:t>
      </w:r>
      <w:r w:rsidRPr="00D03033">
        <w:t xml:space="preserve"> normative source code is stored in Forge; </w:t>
      </w:r>
      <w:r w:rsidR="00CA53B6" w:rsidRPr="00D03033">
        <w:t>otherwise,</w:t>
      </w:r>
      <w:r w:rsidRPr="00D03033">
        <w:t xml:space="preserve"> the current source code handling process appl</w:t>
      </w:r>
      <w:r w:rsidR="00E6564C" w:rsidRPr="005C2F39">
        <w:t>ies</w:t>
      </w:r>
      <w:r w:rsidRPr="005C2F39">
        <w:t>.</w:t>
      </w:r>
    </w:p>
    <w:p w14:paraId="04E0B1D4" w14:textId="0EFF7268" w:rsidR="00105365" w:rsidRDefault="006B61F5" w:rsidP="00105365">
      <w:pPr>
        <w:pStyle w:val="Heading3"/>
        <w:rPr>
          <w:lang w:eastAsia="zh-CN"/>
        </w:rPr>
      </w:pPr>
      <w:r>
        <w:t>4</w:t>
      </w:r>
      <w:r w:rsidR="00105365">
        <w:rPr>
          <w:lang w:eastAsia="zh-CN"/>
        </w:rPr>
        <w:t>.</w:t>
      </w:r>
      <w:r w:rsidR="005E67D5">
        <w:rPr>
          <w:lang w:eastAsia="zh-CN"/>
        </w:rPr>
        <w:t>3</w:t>
      </w:r>
      <w:r w:rsidR="00105365">
        <w:rPr>
          <w:lang w:eastAsia="zh-CN"/>
        </w:rPr>
        <w:t>.</w:t>
      </w:r>
      <w:r w:rsidR="005E67D5">
        <w:rPr>
          <w:lang w:eastAsia="zh-CN"/>
        </w:rPr>
        <w:t>1</w:t>
      </w:r>
      <w:r w:rsidR="00105365">
        <w:rPr>
          <w:lang w:eastAsia="zh-CN"/>
        </w:rPr>
        <w:tab/>
        <w:t xml:space="preserve">Changes </w:t>
      </w:r>
      <w:r w:rsidR="00A66D5A">
        <w:rPr>
          <w:lang w:eastAsia="zh-CN"/>
        </w:rPr>
        <w:t xml:space="preserve">for </w:t>
      </w:r>
      <w:r w:rsidR="00105365">
        <w:rPr>
          <w:lang w:eastAsia="zh-CN"/>
        </w:rPr>
        <w:t>Stage-3 Only</w:t>
      </w:r>
    </w:p>
    <w:p w14:paraId="6D185057" w14:textId="74D45ED8" w:rsidR="00105365" w:rsidRDefault="00105365" w:rsidP="00105365">
      <w:pPr>
        <w:rPr>
          <w:lang w:eastAsia="zh-CN"/>
        </w:rPr>
      </w:pPr>
      <w:r>
        <w:rPr>
          <w:lang w:eastAsia="zh-CN"/>
        </w:rPr>
        <w:t xml:space="preserve">The above solution changes only a small part of the current </w:t>
      </w:r>
      <w:r w:rsidR="00E066C5">
        <w:rPr>
          <w:lang w:eastAsia="zh-CN"/>
        </w:rPr>
        <w:t>3GPP</w:t>
      </w:r>
      <w:r>
        <w:rPr>
          <w:lang w:eastAsia="zh-CN"/>
        </w:rPr>
        <w:t xml:space="preserve"> working process. </w:t>
      </w:r>
    </w:p>
    <w:p w14:paraId="0DB77E4A" w14:textId="364649AC" w:rsidR="00105365" w:rsidRDefault="00105365" w:rsidP="00105365">
      <w:pPr>
        <w:rPr>
          <w:lang w:eastAsia="zh-CN"/>
        </w:rPr>
      </w:pPr>
      <w:r>
        <w:rPr>
          <w:lang w:eastAsia="zh-CN"/>
        </w:rPr>
        <w:t xml:space="preserve">It does not </w:t>
      </w:r>
      <w:r w:rsidR="00380695">
        <w:rPr>
          <w:lang w:eastAsia="zh-CN"/>
        </w:rPr>
        <w:t>change how</w:t>
      </w:r>
      <w:r>
        <w:rPr>
          <w:lang w:eastAsia="zh-CN"/>
        </w:rPr>
        <w:t xml:space="preserve"> stage-1, stage-2 or any other specification work is handled (except stage-3 code handling). CR, TS, TR documents or their handling </w:t>
      </w:r>
      <w:r w:rsidR="00211F99">
        <w:rPr>
          <w:lang w:eastAsia="zh-CN"/>
        </w:rPr>
        <w:t>is</w:t>
      </w:r>
      <w:r>
        <w:rPr>
          <w:lang w:eastAsia="zh-CN"/>
        </w:rPr>
        <w:t xml:space="preserve"> not changed (except stage-3 code handling). </w:t>
      </w:r>
    </w:p>
    <w:p w14:paraId="58DAE760" w14:textId="1A0FEB6B" w:rsidR="00105365" w:rsidRDefault="00105365" w:rsidP="00105365">
      <w:pPr>
        <w:rPr>
          <w:lang w:eastAsia="zh-CN"/>
        </w:rPr>
      </w:pPr>
      <w:r>
        <w:rPr>
          <w:lang w:eastAsia="zh-CN"/>
        </w:rPr>
        <w:lastRenderedPageBreak/>
        <w:t xml:space="preserve">Change Request </w:t>
      </w:r>
      <w:r w:rsidR="00211F99">
        <w:rPr>
          <w:lang w:eastAsia="zh-CN"/>
        </w:rPr>
        <w:t>documents</w:t>
      </w:r>
      <w:r>
        <w:rPr>
          <w:lang w:eastAsia="zh-CN"/>
        </w:rPr>
        <w:t xml:space="preserve"> </w:t>
      </w:r>
      <w:r w:rsidR="00211F99">
        <w:rPr>
          <w:lang w:eastAsia="zh-CN"/>
        </w:rPr>
        <w:t xml:space="preserve">shall be written, numbered, </w:t>
      </w:r>
      <w:r w:rsidR="00CA53B6">
        <w:rPr>
          <w:lang w:eastAsia="zh-CN"/>
        </w:rPr>
        <w:t>tracked,</w:t>
      </w:r>
      <w:r w:rsidR="00211F99">
        <w:rPr>
          <w:lang w:eastAsia="zh-CN"/>
        </w:rPr>
        <w:t xml:space="preserve"> and stored as today. The only difference being that if the CR contains stage-3 code changes, those changes are represented </w:t>
      </w:r>
      <w:r w:rsidR="005C7387">
        <w:rPr>
          <w:lang w:eastAsia="zh-CN"/>
        </w:rPr>
        <w:t xml:space="preserve">normatively </w:t>
      </w:r>
      <w:r w:rsidR="008E6F81">
        <w:rPr>
          <w:lang w:eastAsia="zh-CN"/>
        </w:rPr>
        <w:t>by</w:t>
      </w:r>
      <w:r w:rsidR="005C7387">
        <w:rPr>
          <w:lang w:eastAsia="zh-CN"/>
        </w:rPr>
        <w:t xml:space="preserve"> </w:t>
      </w:r>
      <w:r w:rsidR="00211F99">
        <w:rPr>
          <w:lang w:eastAsia="zh-CN"/>
        </w:rPr>
        <w:t xml:space="preserve">a Forge reference. </w:t>
      </w:r>
    </w:p>
    <w:p w14:paraId="1C20321C" w14:textId="4988DBAC" w:rsidR="00211F99" w:rsidRPr="00105365" w:rsidRDefault="00211F99" w:rsidP="00105365">
      <w:pPr>
        <w:rPr>
          <w:lang w:eastAsia="zh-CN"/>
        </w:rPr>
      </w:pPr>
      <w:r>
        <w:rPr>
          <w:lang w:eastAsia="zh-CN"/>
        </w:rPr>
        <w:t>TS document</w:t>
      </w:r>
      <w:r w:rsidR="00945DF5">
        <w:rPr>
          <w:lang w:eastAsia="zh-CN"/>
        </w:rPr>
        <w:t>s</w:t>
      </w:r>
      <w:r>
        <w:rPr>
          <w:lang w:eastAsia="zh-CN"/>
        </w:rPr>
        <w:t xml:space="preserve"> shall still keep the </w:t>
      </w:r>
      <w:r w:rsidR="00CE7907">
        <w:rPr>
          <w:lang w:eastAsia="zh-CN"/>
        </w:rPr>
        <w:t>"</w:t>
      </w:r>
      <w:r w:rsidR="00CE7907">
        <w:t>Change history" clause documenting reasons for document changes.</w:t>
      </w:r>
    </w:p>
    <w:p w14:paraId="0E5A0365" w14:textId="1412EF76" w:rsidR="000374F1" w:rsidRDefault="006B61F5" w:rsidP="000374F1">
      <w:pPr>
        <w:pStyle w:val="Heading3"/>
      </w:pPr>
      <w:r>
        <w:t>4</w:t>
      </w:r>
      <w:r w:rsidR="000374F1">
        <w:t>.</w:t>
      </w:r>
      <w:r w:rsidR="005E67D5">
        <w:t>3</w:t>
      </w:r>
      <w:r w:rsidR="000374F1">
        <w:t>.</w:t>
      </w:r>
      <w:r w:rsidR="005E67D5">
        <w:t>2</w:t>
      </w:r>
      <w:r w:rsidR="00105365">
        <w:tab/>
      </w:r>
      <w:r w:rsidR="00CE7907">
        <w:t>Advantages</w:t>
      </w:r>
      <w:r w:rsidR="000374F1">
        <w:t xml:space="preserve"> of the solution</w:t>
      </w:r>
      <w:r w:rsidR="00CE7907">
        <w:t xml:space="preserve"> - Efficiency</w:t>
      </w:r>
    </w:p>
    <w:p w14:paraId="77B2BFF3" w14:textId="6FC71A38" w:rsidR="00105365" w:rsidRPr="00D03033" w:rsidRDefault="00105365" w:rsidP="00105365">
      <w:r w:rsidRPr="00D03033">
        <w:t>The solution has advantages compared to current procedures:</w:t>
      </w:r>
    </w:p>
    <w:p w14:paraId="1525B2FE" w14:textId="1753792C" w:rsidR="00105365" w:rsidRPr="00D03033" w:rsidRDefault="00CE7907" w:rsidP="00A66D5A">
      <w:pPr>
        <w:pStyle w:val="ListParagraph"/>
        <w:numPr>
          <w:ilvl w:val="0"/>
          <w:numId w:val="8"/>
        </w:numPr>
        <w:ind w:firstLineChars="0"/>
        <w:rPr>
          <w:sz w:val="20"/>
          <w:szCs w:val="20"/>
        </w:rPr>
      </w:pPr>
      <w:r w:rsidRPr="00D03033">
        <w:rPr>
          <w:sz w:val="20"/>
          <w:szCs w:val="20"/>
        </w:rPr>
        <w:t xml:space="preserve">Consistency - The copy of the code </w:t>
      </w:r>
      <w:r w:rsidR="00A66D5A" w:rsidRPr="00D03033">
        <w:rPr>
          <w:sz w:val="20"/>
          <w:szCs w:val="20"/>
        </w:rPr>
        <w:t>attached to</w:t>
      </w:r>
      <w:r w:rsidRPr="00D03033">
        <w:rPr>
          <w:sz w:val="20"/>
          <w:szCs w:val="20"/>
        </w:rPr>
        <w:t xml:space="preserve"> the TS documents</w:t>
      </w:r>
      <w:r w:rsidR="00945DF5">
        <w:rPr>
          <w:sz w:val="20"/>
          <w:szCs w:val="20"/>
        </w:rPr>
        <w:t xml:space="preserve"> and CRs</w:t>
      </w:r>
      <w:r w:rsidRPr="00D03033">
        <w:rPr>
          <w:sz w:val="20"/>
          <w:szCs w:val="20"/>
        </w:rPr>
        <w:t xml:space="preserve"> will be in zipped plain files. These can be </w:t>
      </w:r>
      <w:r w:rsidR="00945DF5" w:rsidRPr="00D03033">
        <w:rPr>
          <w:sz w:val="20"/>
          <w:szCs w:val="20"/>
        </w:rPr>
        <w:t>downloaded</w:t>
      </w:r>
      <w:r w:rsidR="00945DF5">
        <w:rPr>
          <w:sz w:val="20"/>
          <w:szCs w:val="20"/>
        </w:rPr>
        <w:t>/generated</w:t>
      </w:r>
      <w:r w:rsidR="00A66D5A" w:rsidRPr="00D03033">
        <w:rPr>
          <w:sz w:val="20"/>
          <w:szCs w:val="20"/>
        </w:rPr>
        <w:t xml:space="preserve"> from Forge/</w:t>
      </w:r>
      <w:r w:rsidR="00380695" w:rsidRPr="00D03033">
        <w:rPr>
          <w:sz w:val="20"/>
          <w:szCs w:val="20"/>
        </w:rPr>
        <w:t>Git</w:t>
      </w:r>
      <w:r w:rsidR="00945DF5">
        <w:rPr>
          <w:sz w:val="20"/>
          <w:szCs w:val="20"/>
        </w:rPr>
        <w:t xml:space="preserve"> and added without manual editing</w:t>
      </w:r>
      <w:r w:rsidR="00380695" w:rsidRPr="00D03033">
        <w:rPr>
          <w:sz w:val="20"/>
          <w:szCs w:val="20"/>
        </w:rPr>
        <w:t>;</w:t>
      </w:r>
      <w:r w:rsidR="00A66D5A" w:rsidRPr="00D03033">
        <w:rPr>
          <w:sz w:val="20"/>
          <w:szCs w:val="20"/>
        </w:rPr>
        <w:t xml:space="preserve"> </w:t>
      </w:r>
      <w:r w:rsidR="00380695" w:rsidRPr="00D03033">
        <w:rPr>
          <w:sz w:val="20"/>
          <w:szCs w:val="20"/>
        </w:rPr>
        <w:t>thus,</w:t>
      </w:r>
      <w:r w:rsidR="00A66D5A" w:rsidRPr="00D03033">
        <w:rPr>
          <w:sz w:val="20"/>
          <w:szCs w:val="20"/>
        </w:rPr>
        <w:t xml:space="preserve"> they will be an exact copy of the Forge code.</w:t>
      </w:r>
      <w:r w:rsidR="00BE25B7">
        <w:rPr>
          <w:sz w:val="20"/>
          <w:szCs w:val="20"/>
        </w:rPr>
        <w:t xml:space="preserve"> As </w:t>
      </w:r>
      <w:r w:rsidR="004A5B88">
        <w:rPr>
          <w:sz w:val="20"/>
          <w:szCs w:val="20"/>
        </w:rPr>
        <w:t>always,</w:t>
      </w:r>
      <w:r w:rsidR="00BE25B7">
        <w:rPr>
          <w:sz w:val="20"/>
          <w:szCs w:val="20"/>
        </w:rPr>
        <w:t xml:space="preserve"> a full copy will be added, </w:t>
      </w:r>
      <w:r w:rsidR="008E6F81">
        <w:rPr>
          <w:sz w:val="20"/>
          <w:szCs w:val="20"/>
        </w:rPr>
        <w:t>code inconsistencies,</w:t>
      </w:r>
      <w:r w:rsidR="00BE25B7">
        <w:rPr>
          <w:sz w:val="20"/>
          <w:szCs w:val="20"/>
        </w:rPr>
        <w:t xml:space="preserve"> if any</w:t>
      </w:r>
      <w:r w:rsidR="008E6F81">
        <w:rPr>
          <w:sz w:val="20"/>
          <w:szCs w:val="20"/>
        </w:rPr>
        <w:t>,</w:t>
      </w:r>
      <w:r w:rsidR="00BE25B7">
        <w:rPr>
          <w:sz w:val="20"/>
          <w:szCs w:val="20"/>
        </w:rPr>
        <w:t xml:space="preserve"> will be automatically cor</w:t>
      </w:r>
      <w:r w:rsidR="00370465">
        <w:rPr>
          <w:sz w:val="20"/>
          <w:szCs w:val="20"/>
        </w:rPr>
        <w:t>r</w:t>
      </w:r>
      <w:r w:rsidR="00BE25B7">
        <w:rPr>
          <w:sz w:val="20"/>
          <w:szCs w:val="20"/>
        </w:rPr>
        <w:t xml:space="preserve">ected in the next version of the </w:t>
      </w:r>
      <w:r w:rsidR="008E6F81">
        <w:rPr>
          <w:sz w:val="20"/>
          <w:szCs w:val="20"/>
        </w:rPr>
        <w:t xml:space="preserve">TS </w:t>
      </w:r>
      <w:r w:rsidR="00BE25B7">
        <w:rPr>
          <w:sz w:val="20"/>
          <w:szCs w:val="20"/>
        </w:rPr>
        <w:t>document.</w:t>
      </w:r>
    </w:p>
    <w:p w14:paraId="4FC1ECC9" w14:textId="1C13EE86" w:rsidR="00A66D5A" w:rsidRPr="00D03033" w:rsidRDefault="00A66D5A" w:rsidP="002E51D9">
      <w:pPr>
        <w:pStyle w:val="ListParagraph"/>
        <w:numPr>
          <w:ilvl w:val="0"/>
          <w:numId w:val="8"/>
        </w:numPr>
        <w:ind w:firstLineChars="0"/>
        <w:rPr>
          <w:sz w:val="20"/>
          <w:szCs w:val="20"/>
        </w:rPr>
      </w:pPr>
      <w:r w:rsidRPr="00D03033">
        <w:rPr>
          <w:sz w:val="20"/>
          <w:szCs w:val="20"/>
        </w:rPr>
        <w:t xml:space="preserve">Code is </w:t>
      </w:r>
      <w:r w:rsidR="00945DF5">
        <w:rPr>
          <w:sz w:val="20"/>
          <w:szCs w:val="20"/>
        </w:rPr>
        <w:t>updated by the authors</w:t>
      </w:r>
      <w:r w:rsidR="00945DF5" w:rsidRPr="00D03033">
        <w:rPr>
          <w:sz w:val="20"/>
          <w:szCs w:val="20"/>
        </w:rPr>
        <w:t xml:space="preserve"> </w:t>
      </w:r>
      <w:r w:rsidRPr="00D03033">
        <w:rPr>
          <w:sz w:val="20"/>
          <w:szCs w:val="20"/>
        </w:rPr>
        <w:t xml:space="preserve">only </w:t>
      </w:r>
      <w:r w:rsidR="00380695" w:rsidRPr="00D03033">
        <w:rPr>
          <w:sz w:val="20"/>
          <w:szCs w:val="20"/>
        </w:rPr>
        <w:t>once;</w:t>
      </w:r>
      <w:r w:rsidRPr="00D03033">
        <w:rPr>
          <w:sz w:val="20"/>
          <w:szCs w:val="20"/>
        </w:rPr>
        <w:t xml:space="preserve"> </w:t>
      </w:r>
      <w:r w:rsidR="00945DF5">
        <w:rPr>
          <w:sz w:val="20"/>
          <w:szCs w:val="20"/>
        </w:rPr>
        <w:t xml:space="preserve">the copy in TS and CR documents is </w:t>
      </w:r>
      <w:r w:rsidR="00945DF5" w:rsidRPr="00D03033">
        <w:rPr>
          <w:sz w:val="20"/>
          <w:szCs w:val="20"/>
        </w:rPr>
        <w:t>downloaded</w:t>
      </w:r>
      <w:r w:rsidR="00945DF5">
        <w:rPr>
          <w:sz w:val="20"/>
          <w:szCs w:val="20"/>
        </w:rPr>
        <w:t>/generated</w:t>
      </w:r>
      <w:r w:rsidR="00945DF5" w:rsidRPr="00D03033">
        <w:rPr>
          <w:sz w:val="20"/>
          <w:szCs w:val="20"/>
        </w:rPr>
        <w:t xml:space="preserve"> from Forge/Git</w:t>
      </w:r>
      <w:r w:rsidR="00945DF5">
        <w:rPr>
          <w:sz w:val="20"/>
          <w:szCs w:val="20"/>
        </w:rPr>
        <w:t xml:space="preserve"> and added without manual editing</w:t>
      </w:r>
      <w:r w:rsidRPr="00D03033">
        <w:rPr>
          <w:sz w:val="20"/>
          <w:szCs w:val="20"/>
        </w:rPr>
        <w:t xml:space="preserve">. </w:t>
      </w:r>
      <w:r w:rsidR="00702A58" w:rsidRPr="00D03033">
        <w:rPr>
          <w:sz w:val="20"/>
          <w:szCs w:val="20"/>
        </w:rPr>
        <w:t xml:space="preserve">CR authors will </w:t>
      </w:r>
      <w:r w:rsidR="00945DF5">
        <w:rPr>
          <w:sz w:val="20"/>
          <w:szCs w:val="20"/>
        </w:rPr>
        <w:t xml:space="preserve">be spared manually editing, formatting and change-marking code in CRs. </w:t>
      </w:r>
      <w:r w:rsidR="00702A58" w:rsidRPr="00D03033">
        <w:rPr>
          <w:sz w:val="20"/>
          <w:szCs w:val="20"/>
        </w:rPr>
        <w:t xml:space="preserve"> MCC (or the TS </w:t>
      </w:r>
      <w:r w:rsidR="00380695" w:rsidRPr="00D03033">
        <w:rPr>
          <w:sz w:val="20"/>
          <w:szCs w:val="20"/>
        </w:rPr>
        <w:t>rapporteur) will</w:t>
      </w:r>
      <w:r w:rsidR="00702A58" w:rsidRPr="00D03033">
        <w:rPr>
          <w:sz w:val="20"/>
          <w:szCs w:val="20"/>
        </w:rPr>
        <w:t xml:space="preserve"> be spared the work of merging the code changing CRs in the </w:t>
      </w:r>
      <w:r w:rsidR="005C7387">
        <w:rPr>
          <w:sz w:val="20"/>
          <w:szCs w:val="20"/>
        </w:rPr>
        <w:t>annex</w:t>
      </w:r>
      <w:r w:rsidR="00702A58" w:rsidRPr="00D03033">
        <w:rPr>
          <w:sz w:val="20"/>
          <w:szCs w:val="20"/>
        </w:rPr>
        <w:t xml:space="preserve"> of the technical specification. </w:t>
      </w:r>
      <w:r w:rsidRPr="00D03033">
        <w:rPr>
          <w:sz w:val="20"/>
          <w:szCs w:val="20"/>
        </w:rPr>
        <w:t xml:space="preserve">MCC will </w:t>
      </w:r>
      <w:r w:rsidR="00BE25B7">
        <w:rPr>
          <w:sz w:val="20"/>
          <w:szCs w:val="20"/>
        </w:rPr>
        <w:t xml:space="preserve">only </w:t>
      </w:r>
      <w:r w:rsidRPr="00D03033">
        <w:rPr>
          <w:sz w:val="20"/>
          <w:szCs w:val="20"/>
        </w:rPr>
        <w:t>need to attach the download</w:t>
      </w:r>
      <w:r w:rsidR="0086477E" w:rsidRPr="00D03033">
        <w:rPr>
          <w:sz w:val="20"/>
          <w:szCs w:val="20"/>
        </w:rPr>
        <w:t>ed</w:t>
      </w:r>
      <w:r w:rsidRPr="00D03033">
        <w:rPr>
          <w:sz w:val="20"/>
          <w:szCs w:val="20"/>
        </w:rPr>
        <w:t xml:space="preserve"> copy of the code</w:t>
      </w:r>
      <w:r w:rsidR="00702A58" w:rsidRPr="00D03033">
        <w:rPr>
          <w:sz w:val="20"/>
          <w:szCs w:val="20"/>
        </w:rPr>
        <w:t xml:space="preserve"> </w:t>
      </w:r>
      <w:r w:rsidRPr="00D03033">
        <w:rPr>
          <w:sz w:val="20"/>
          <w:szCs w:val="20"/>
        </w:rPr>
        <w:t xml:space="preserve">once per specification update cycle. </w:t>
      </w:r>
    </w:p>
    <w:p w14:paraId="590362C5" w14:textId="6A876B32" w:rsidR="00A66D5A" w:rsidRPr="00D03033" w:rsidRDefault="00A66D5A" w:rsidP="00A66D5A">
      <w:pPr>
        <w:pStyle w:val="ListParagraph"/>
        <w:numPr>
          <w:ilvl w:val="0"/>
          <w:numId w:val="8"/>
        </w:numPr>
        <w:ind w:firstLineChars="0"/>
        <w:rPr>
          <w:sz w:val="20"/>
          <w:szCs w:val="20"/>
        </w:rPr>
      </w:pPr>
      <w:r w:rsidRPr="00D03033">
        <w:rPr>
          <w:sz w:val="20"/>
          <w:szCs w:val="20"/>
        </w:rPr>
        <w:t xml:space="preserve">Checking of the code is already </w:t>
      </w:r>
      <w:r w:rsidR="00702A58" w:rsidRPr="00D03033">
        <w:rPr>
          <w:sz w:val="20"/>
          <w:szCs w:val="20"/>
        </w:rPr>
        <w:t>enforced</w:t>
      </w:r>
      <w:r w:rsidRPr="00D03033">
        <w:rPr>
          <w:sz w:val="20"/>
          <w:szCs w:val="20"/>
        </w:rPr>
        <w:t xml:space="preserve"> automatically</w:t>
      </w:r>
      <w:r w:rsidR="00945DF5">
        <w:rPr>
          <w:sz w:val="20"/>
          <w:szCs w:val="20"/>
        </w:rPr>
        <w:t xml:space="preserve"> in Forge</w:t>
      </w:r>
      <w:r w:rsidRPr="00D03033">
        <w:rPr>
          <w:sz w:val="20"/>
          <w:szCs w:val="20"/>
        </w:rPr>
        <w:t>.</w:t>
      </w:r>
      <w:r w:rsidR="00BE25B7">
        <w:rPr>
          <w:sz w:val="20"/>
          <w:szCs w:val="20"/>
        </w:rPr>
        <w:t xml:space="preserve"> </w:t>
      </w:r>
      <w:r w:rsidR="00370465">
        <w:rPr>
          <w:sz w:val="20"/>
          <w:szCs w:val="20"/>
        </w:rPr>
        <w:t>Due to a) above code checking in MS Word is not needed.</w:t>
      </w:r>
    </w:p>
    <w:p w14:paraId="7E0A5024" w14:textId="09BC6AB3" w:rsidR="00A66D5A" w:rsidRPr="00D03033" w:rsidRDefault="00A66D5A" w:rsidP="00A66D5A">
      <w:pPr>
        <w:pStyle w:val="ListParagraph"/>
        <w:numPr>
          <w:ilvl w:val="0"/>
          <w:numId w:val="8"/>
        </w:numPr>
        <w:ind w:firstLineChars="0"/>
        <w:rPr>
          <w:sz w:val="20"/>
          <w:szCs w:val="20"/>
        </w:rPr>
      </w:pPr>
      <w:r w:rsidRPr="00D03033">
        <w:rPr>
          <w:sz w:val="20"/>
          <w:szCs w:val="20"/>
        </w:rPr>
        <w:t>Code is no longer transferred to or from MS Word document format, th</w:t>
      </w:r>
      <w:r w:rsidR="00702A58" w:rsidRPr="00D03033">
        <w:rPr>
          <w:sz w:val="20"/>
          <w:szCs w:val="20"/>
        </w:rPr>
        <w:t>e task is eliminated.</w:t>
      </w:r>
    </w:p>
    <w:p w14:paraId="225AA018" w14:textId="5B78AFDB" w:rsidR="00702A58" w:rsidRPr="00D03033" w:rsidRDefault="008E6F81" w:rsidP="00A66D5A">
      <w:pPr>
        <w:pStyle w:val="ListParagraph"/>
        <w:numPr>
          <w:ilvl w:val="0"/>
          <w:numId w:val="8"/>
        </w:numPr>
        <w:ind w:firstLineChars="0"/>
        <w:rPr>
          <w:sz w:val="20"/>
          <w:szCs w:val="20"/>
        </w:rPr>
      </w:pPr>
      <w:r w:rsidRPr="00D03033">
        <w:rPr>
          <w:sz w:val="20"/>
          <w:szCs w:val="20"/>
        </w:rPr>
        <w:t>Users of the specifications will use the normative code from Forge, never a potentially inconsistent copy (as happens today.)</w:t>
      </w:r>
    </w:p>
    <w:p w14:paraId="732DB013" w14:textId="3579368B" w:rsidR="00702A58" w:rsidRPr="00D03033" w:rsidRDefault="00702A58" w:rsidP="00702A58">
      <w:pPr>
        <w:pStyle w:val="ListParagraph"/>
        <w:numPr>
          <w:ilvl w:val="0"/>
          <w:numId w:val="8"/>
        </w:numPr>
        <w:ind w:firstLineChars="0"/>
        <w:rPr>
          <w:sz w:val="20"/>
          <w:szCs w:val="20"/>
        </w:rPr>
      </w:pPr>
      <w:r w:rsidRPr="00D03033">
        <w:rPr>
          <w:sz w:val="20"/>
          <w:szCs w:val="20"/>
        </w:rPr>
        <w:t xml:space="preserve">Any new code handling practices can be integrated easily into Forge/Git as Git is the </w:t>
      </w:r>
      <w:r w:rsidR="00CA53B6" w:rsidRPr="00D03033">
        <w:rPr>
          <w:sz w:val="20"/>
          <w:szCs w:val="20"/>
        </w:rPr>
        <w:t>most used</w:t>
      </w:r>
      <w:r w:rsidRPr="00D03033">
        <w:rPr>
          <w:sz w:val="20"/>
          <w:szCs w:val="20"/>
        </w:rPr>
        <w:t xml:space="preserve"> version control </w:t>
      </w:r>
      <w:r w:rsidR="0086477E" w:rsidRPr="00D03033">
        <w:rPr>
          <w:sz w:val="20"/>
          <w:szCs w:val="20"/>
        </w:rPr>
        <w:t>system</w:t>
      </w:r>
      <w:r w:rsidRPr="00D03033">
        <w:rPr>
          <w:sz w:val="20"/>
          <w:szCs w:val="20"/>
        </w:rPr>
        <w:t xml:space="preserve"> in the </w:t>
      </w:r>
      <w:r w:rsidR="00C053AF" w:rsidRPr="00D03033">
        <w:rPr>
          <w:sz w:val="20"/>
          <w:szCs w:val="20"/>
        </w:rPr>
        <w:t>software</w:t>
      </w:r>
      <w:r w:rsidRPr="00D03033">
        <w:rPr>
          <w:sz w:val="20"/>
          <w:szCs w:val="20"/>
        </w:rPr>
        <w:t xml:space="preserve"> industry.</w:t>
      </w:r>
    </w:p>
    <w:p w14:paraId="06925D48" w14:textId="627E8E8B" w:rsidR="000374F1" w:rsidRDefault="006B61F5" w:rsidP="00105365">
      <w:pPr>
        <w:pStyle w:val="Heading3"/>
      </w:pPr>
      <w:r>
        <w:t>4</w:t>
      </w:r>
      <w:r w:rsidR="000374F1">
        <w:t>.</w:t>
      </w:r>
      <w:r w:rsidR="005E67D5">
        <w:t>3</w:t>
      </w:r>
      <w:r w:rsidR="00105365">
        <w:t>.</w:t>
      </w:r>
      <w:r w:rsidR="005E67D5">
        <w:t>3</w:t>
      </w:r>
      <w:r w:rsidR="000374F1">
        <w:tab/>
      </w:r>
      <w:r w:rsidR="000374F1">
        <w:tab/>
        <w:t>Reliability</w:t>
      </w:r>
      <w:r w:rsidR="00C22E64">
        <w:t>, Availability</w:t>
      </w:r>
      <w:r w:rsidR="000374F1">
        <w:t xml:space="preserve"> of the documentation</w:t>
      </w:r>
    </w:p>
    <w:p w14:paraId="4ACFE1C3" w14:textId="67956EDC" w:rsidR="0072411A" w:rsidRDefault="00702A58" w:rsidP="00702A58">
      <w:r>
        <w:t xml:space="preserve">The Forge/Git repository shall be highly available. It can and should be just as resilient and available as today's storage of Word documents. </w:t>
      </w:r>
      <w:r w:rsidR="0072411A">
        <w:t xml:space="preserve">ETSI should provide guarantees about the stability of the GIT store. </w:t>
      </w:r>
    </w:p>
    <w:p w14:paraId="5EA05E42" w14:textId="4366569F" w:rsidR="00702A58" w:rsidRDefault="00971D9E" w:rsidP="00702A58">
      <w:r>
        <w:t>A</w:t>
      </w:r>
      <w:r w:rsidR="00702A58">
        <w:t>s a ba</w:t>
      </w:r>
      <w:r w:rsidR="0072411A">
        <w:t>c</w:t>
      </w:r>
      <w:r w:rsidR="00702A58">
        <w:t xml:space="preserve">kup the approved code shall also be available as </w:t>
      </w:r>
      <w:r w:rsidR="00380695">
        <w:t>a</w:t>
      </w:r>
      <w:r w:rsidR="00702A58">
        <w:t xml:space="preserve"> zipped </w:t>
      </w:r>
      <w:r w:rsidR="00380695">
        <w:t>attachment</w:t>
      </w:r>
      <w:r w:rsidR="00702A58">
        <w:t xml:space="preserve"> with the technical MS Word documents.</w:t>
      </w:r>
    </w:p>
    <w:p w14:paraId="73178033" w14:textId="3FFF3E19" w:rsidR="0072411A" w:rsidRPr="00702A58" w:rsidRDefault="0072411A" w:rsidP="00702A58">
      <w:r>
        <w:t xml:space="preserve">Change Requests shall still be available in the current Word format (with </w:t>
      </w:r>
      <w:r w:rsidR="00C22E64">
        <w:t>normative code in</w:t>
      </w:r>
      <w:r>
        <w:t xml:space="preserve"> Forge</w:t>
      </w:r>
      <w:r w:rsidR="00C22E64">
        <w:t xml:space="preserve"> and a backup-copy in Word</w:t>
      </w:r>
      <w:r>
        <w:t>).</w:t>
      </w:r>
    </w:p>
    <w:p w14:paraId="26CA6FAF" w14:textId="37700538" w:rsidR="000374F1" w:rsidRDefault="006B61F5" w:rsidP="00105365">
      <w:pPr>
        <w:pStyle w:val="Heading3"/>
      </w:pPr>
      <w:r>
        <w:t>4</w:t>
      </w:r>
      <w:r w:rsidR="000374F1">
        <w:t>.</w:t>
      </w:r>
      <w:r w:rsidR="005E67D5">
        <w:t>3</w:t>
      </w:r>
      <w:r w:rsidR="00105365">
        <w:t>.</w:t>
      </w:r>
      <w:r w:rsidR="005E67D5">
        <w:t xml:space="preserve">4 </w:t>
      </w:r>
      <w:r w:rsidR="00105365">
        <w:tab/>
      </w:r>
      <w:r w:rsidR="000374F1">
        <w:t>Change Tracking</w:t>
      </w:r>
    </w:p>
    <w:p w14:paraId="014EF623" w14:textId="41ACF4B7" w:rsidR="0072411A" w:rsidRDefault="0072411A" w:rsidP="0072411A">
      <w:r>
        <w:t xml:space="preserve">Changes and their origins shall be possible to be tracked just as today; Forge/Git will even improve the </w:t>
      </w:r>
      <w:r w:rsidR="00380695">
        <w:t>traceability</w:t>
      </w:r>
      <w:r>
        <w:t xml:space="preserve"> of changes.</w:t>
      </w:r>
    </w:p>
    <w:p w14:paraId="49C2DF0D" w14:textId="4D732FFA" w:rsidR="0072411A" w:rsidRDefault="0072411A" w:rsidP="0072411A">
      <w:r>
        <w:t xml:space="preserve">Technical specification </w:t>
      </w:r>
      <w:r w:rsidR="00380695">
        <w:t xml:space="preserve">changes can still be tracked as </w:t>
      </w:r>
      <w:r w:rsidR="008F1783">
        <w:t xml:space="preserve">each </w:t>
      </w:r>
      <w:r w:rsidR="00380695">
        <w:t xml:space="preserve">TS </w:t>
      </w:r>
      <w:r>
        <w:t>will contain the Change history Annex listing changes</w:t>
      </w:r>
      <w:r w:rsidR="006F28A2">
        <w:t xml:space="preserve"> with date, CR number, </w:t>
      </w:r>
      <w:r w:rsidR="008F1783">
        <w:t>associated documents and a short description for the change</w:t>
      </w:r>
      <w:r w:rsidR="00015609">
        <w:t xml:space="preserve"> -</w:t>
      </w:r>
      <w:r w:rsidR="008F1783">
        <w:t xml:space="preserve"> just as today</w:t>
      </w:r>
      <w:r>
        <w:t>.</w:t>
      </w:r>
    </w:p>
    <w:p w14:paraId="4CF17687" w14:textId="618CDB36" w:rsidR="0072411A" w:rsidRDefault="0072411A" w:rsidP="0072411A">
      <w:r>
        <w:t xml:space="preserve">CR documents </w:t>
      </w:r>
      <w:r w:rsidR="00380695">
        <w:t>can still be tracked</w:t>
      </w:r>
      <w:r w:rsidR="0086477E">
        <w:t>,</w:t>
      </w:r>
      <w:r w:rsidR="00380695">
        <w:t xml:space="preserve"> as CRs </w:t>
      </w:r>
      <w:r>
        <w:t>will be stored as today</w:t>
      </w:r>
      <w:r w:rsidR="0086477E">
        <w:t>;</w:t>
      </w:r>
      <w:r>
        <w:t xml:space="preserve"> they can be tracked via the 3GPP website.  CR documents proposing code </w:t>
      </w:r>
      <w:r w:rsidR="00380695">
        <w:t>changes</w:t>
      </w:r>
      <w:r>
        <w:t xml:space="preserve"> will keep long-lived links to code changes in Forge. The Forge lin</w:t>
      </w:r>
      <w:r w:rsidR="0086477E">
        <w:t>k</w:t>
      </w:r>
      <w:r>
        <w:t>s and the Forge Merge Request</w:t>
      </w:r>
      <w:r w:rsidR="0086477E">
        <w:t>s</w:t>
      </w:r>
      <w:r>
        <w:t xml:space="preserve"> will be available in the long term.</w:t>
      </w:r>
    </w:p>
    <w:p w14:paraId="0C949E4E" w14:textId="4815E9CD" w:rsidR="00380695" w:rsidRDefault="00380695" w:rsidP="0072411A">
      <w:r>
        <w:t xml:space="preserve">Code changes will be </w:t>
      </w:r>
      <w:r w:rsidR="009B7235">
        <w:t>easier</w:t>
      </w:r>
      <w:r>
        <w:t xml:space="preserve"> to track than today as Forge keeps an </w:t>
      </w:r>
      <w:r w:rsidR="009B7235">
        <w:t>audit trail</w:t>
      </w:r>
      <w:r>
        <w:t xml:space="preserve"> of each code change</w:t>
      </w:r>
      <w:r w:rsidR="00D86BE7">
        <w:t>,</w:t>
      </w:r>
      <w:r w:rsidR="000359EC">
        <w:t xml:space="preserve"> each commit</w:t>
      </w:r>
      <w:r w:rsidR="00E3193B">
        <w:t xml:space="preserve"> with </w:t>
      </w:r>
      <w:r w:rsidR="000359EC">
        <w:t>the ID of the author and comments if needed</w:t>
      </w:r>
      <w:r>
        <w:t>.</w:t>
      </w:r>
    </w:p>
    <w:p w14:paraId="117A930A" w14:textId="5F850990" w:rsidR="00105365" w:rsidRDefault="006B61F5" w:rsidP="00105365">
      <w:pPr>
        <w:pStyle w:val="Heading2"/>
        <w:rPr>
          <w:lang w:eastAsia="zh-CN"/>
        </w:rPr>
      </w:pPr>
      <w:r>
        <w:rPr>
          <w:lang w:eastAsia="zh-CN"/>
        </w:rPr>
        <w:t>4</w:t>
      </w:r>
      <w:r w:rsidR="00105365">
        <w:rPr>
          <w:lang w:eastAsia="zh-CN"/>
        </w:rPr>
        <w:t>.</w:t>
      </w:r>
      <w:r w:rsidR="005E67D5">
        <w:rPr>
          <w:lang w:eastAsia="zh-CN"/>
        </w:rPr>
        <w:t>4</w:t>
      </w:r>
      <w:r w:rsidR="00105365">
        <w:rPr>
          <w:lang w:eastAsia="zh-CN"/>
        </w:rPr>
        <w:tab/>
        <w:t xml:space="preserve">Applicability </w:t>
      </w:r>
    </w:p>
    <w:p w14:paraId="28263F4B" w14:textId="0DCCB973" w:rsidR="003A2A83" w:rsidRDefault="0021055C">
      <w:pPr>
        <w:rPr>
          <w:lang w:eastAsia="zh-CN"/>
        </w:rPr>
      </w:pPr>
      <w:r>
        <w:rPr>
          <w:lang w:eastAsia="zh-CN"/>
        </w:rPr>
        <w:t>T</w:t>
      </w:r>
      <w:r w:rsidR="00996892">
        <w:rPr>
          <w:lang w:eastAsia="zh-CN"/>
        </w:rPr>
        <w:t>he new Forge-based code handling and the existing methodology can work side-by-side</w:t>
      </w:r>
      <w:r w:rsidR="00E066C5">
        <w:rPr>
          <w:lang w:eastAsia="zh-CN"/>
        </w:rPr>
        <w:t>. I</w:t>
      </w:r>
      <w:r w:rsidR="00996892">
        <w:rPr>
          <w:lang w:eastAsia="zh-CN"/>
        </w:rPr>
        <w:t xml:space="preserve">t is proposed that each workgroup </w:t>
      </w:r>
      <w:r w:rsidR="00BA78E7">
        <w:rPr>
          <w:lang w:eastAsia="zh-CN"/>
        </w:rPr>
        <w:t xml:space="preserve">itself shall </w:t>
      </w:r>
      <w:r w:rsidR="00996892">
        <w:rPr>
          <w:lang w:eastAsia="zh-CN"/>
        </w:rPr>
        <w:t xml:space="preserve">decide whether to use this Forge-based method or keep using the current methodology. This </w:t>
      </w:r>
      <w:r w:rsidR="00E066C5">
        <w:rPr>
          <w:lang w:eastAsia="zh-CN"/>
        </w:rPr>
        <w:t xml:space="preserve">also </w:t>
      </w:r>
      <w:r w:rsidR="00996892">
        <w:rPr>
          <w:lang w:eastAsia="zh-CN"/>
        </w:rPr>
        <w:t xml:space="preserve">allows each group that wishes to use the Forge-based method, to introduce it in a </w:t>
      </w:r>
      <w:r w:rsidR="00CA53B6">
        <w:rPr>
          <w:lang w:eastAsia="zh-CN"/>
        </w:rPr>
        <w:t>stepwise</w:t>
      </w:r>
      <w:r w:rsidR="00996892">
        <w:rPr>
          <w:lang w:eastAsia="zh-CN"/>
        </w:rPr>
        <w:t xml:space="preserve"> manner.</w:t>
      </w:r>
    </w:p>
    <w:p w14:paraId="039BE626" w14:textId="484AB1AC" w:rsidR="0086477E" w:rsidRDefault="0086477E">
      <w:pPr>
        <w:rPr>
          <w:lang w:eastAsia="zh-CN"/>
        </w:rPr>
      </w:pPr>
      <w:r>
        <w:rPr>
          <w:lang w:eastAsia="zh-CN"/>
        </w:rPr>
        <w:t>Th</w:t>
      </w:r>
      <w:r w:rsidR="00254F65">
        <w:rPr>
          <w:lang w:eastAsia="zh-CN"/>
        </w:rPr>
        <w:t>is</w:t>
      </w:r>
      <w:r>
        <w:rPr>
          <w:lang w:eastAsia="zh-CN"/>
        </w:rPr>
        <w:t xml:space="preserve"> proposal </w:t>
      </w:r>
      <w:r w:rsidR="00254F65">
        <w:rPr>
          <w:lang w:eastAsia="zh-CN"/>
        </w:rPr>
        <w:t>considers only YANG, OpenApi</w:t>
      </w:r>
      <w:r w:rsidR="00DA42D4">
        <w:rPr>
          <w:lang w:eastAsia="zh-CN"/>
        </w:rPr>
        <w:t>, ASN.1</w:t>
      </w:r>
      <w:r w:rsidR="00254F65">
        <w:rPr>
          <w:lang w:eastAsia="zh-CN"/>
        </w:rPr>
        <w:t xml:space="preserve"> and XSD code, however other types of source code can probably use the proposal and reap the benefits. Any other type of code should be considered separately.</w:t>
      </w:r>
    </w:p>
    <w:p w14:paraId="5E56EE3F" w14:textId="01F325FB" w:rsidR="001A7A45" w:rsidRDefault="006B61F5">
      <w:pPr>
        <w:pStyle w:val="Heading1"/>
      </w:pPr>
      <w:r>
        <w:rPr>
          <w:lang w:val="en-US" w:eastAsia="zh-CN"/>
        </w:rPr>
        <w:t>5</w:t>
      </w:r>
      <w:r w:rsidR="006B46F9">
        <w:rPr>
          <w:lang w:eastAsia="zh-CN"/>
        </w:rPr>
        <w:tab/>
      </w:r>
      <w:r w:rsidR="00A36693" w:rsidRPr="00A36693">
        <w:t>Detailed proposal for endorsement</w:t>
      </w:r>
    </w:p>
    <w:p w14:paraId="4EA14DFB" w14:textId="47759845" w:rsidR="000D4D13" w:rsidRPr="005C2F39" w:rsidRDefault="000D4D13" w:rsidP="000D4D13">
      <w:r w:rsidRPr="005C2F39">
        <w:t xml:space="preserve">Update the </w:t>
      </w:r>
      <w:r w:rsidR="00FE1919">
        <w:t>3GPP</w:t>
      </w:r>
      <w:r w:rsidR="00FE1919" w:rsidRPr="00D03033">
        <w:t xml:space="preserve"> </w:t>
      </w:r>
      <w:r w:rsidR="0005576C" w:rsidRPr="0005576C">
        <w:t>Technical Specification Group working methods</w:t>
      </w:r>
      <w:r w:rsidR="0005576C" w:rsidRPr="0005576C" w:rsidDel="0005576C">
        <w:t xml:space="preserve"> </w:t>
      </w:r>
      <w:r w:rsidR="0005576C">
        <w:fldChar w:fldCharType="begin"/>
      </w:r>
      <w:r w:rsidR="0005576C">
        <w:instrText xml:space="preserve"> REF _Ref123900036 \r \h </w:instrText>
      </w:r>
      <w:r w:rsidR="0005576C">
        <w:fldChar w:fldCharType="separate"/>
      </w:r>
      <w:r w:rsidR="0005576C">
        <w:t>[</w:t>
      </w:r>
      <w:r w:rsidR="002D22B5">
        <w:t>4</w:t>
      </w:r>
      <w:r w:rsidR="0005576C">
        <w:t>]</w:t>
      </w:r>
      <w:r w:rsidR="0005576C">
        <w:fldChar w:fldCharType="end"/>
      </w:r>
      <w:r w:rsidR="0086477E" w:rsidRPr="005C2F39">
        <w:t xml:space="preserve"> to</w:t>
      </w:r>
    </w:p>
    <w:p w14:paraId="34B27D8C" w14:textId="6165DB17" w:rsidR="00FD5ABE" w:rsidRPr="005C2F39" w:rsidRDefault="00FD5ABE" w:rsidP="00FD5ABE">
      <w:pPr>
        <w:pStyle w:val="ListParagraph"/>
        <w:numPr>
          <w:ilvl w:val="0"/>
          <w:numId w:val="11"/>
        </w:numPr>
        <w:ind w:firstLineChars="0"/>
        <w:rPr>
          <w:sz w:val="20"/>
          <w:szCs w:val="20"/>
        </w:rPr>
      </w:pPr>
      <w:r w:rsidRPr="005C2F39">
        <w:rPr>
          <w:sz w:val="20"/>
          <w:szCs w:val="20"/>
        </w:rPr>
        <w:t>Allow technical specifications to declare that the normative source code is in Forge and to remove the source code from the Word Annexes.</w:t>
      </w:r>
    </w:p>
    <w:p w14:paraId="1B92F5CC" w14:textId="739A4030" w:rsidR="00FD5ABE" w:rsidRPr="005C2F39" w:rsidRDefault="0086477E" w:rsidP="00FD5ABE">
      <w:pPr>
        <w:pStyle w:val="ListParagraph"/>
        <w:numPr>
          <w:ilvl w:val="0"/>
          <w:numId w:val="11"/>
        </w:numPr>
        <w:ind w:firstLineChars="0"/>
        <w:rPr>
          <w:sz w:val="20"/>
          <w:szCs w:val="20"/>
        </w:rPr>
      </w:pPr>
      <w:r w:rsidRPr="005C2F39">
        <w:rPr>
          <w:sz w:val="20"/>
          <w:szCs w:val="20"/>
        </w:rPr>
        <w:lastRenderedPageBreak/>
        <w:t>For such specifications i</w:t>
      </w:r>
      <w:r w:rsidR="00FD5ABE" w:rsidRPr="005C2F39">
        <w:rPr>
          <w:sz w:val="20"/>
          <w:szCs w:val="20"/>
        </w:rPr>
        <w:t>nstruct MCC/rapporteur to download the zipped source code from Forge and attach it beside MS Word technical specification</w:t>
      </w:r>
      <w:r w:rsidR="00C22E64">
        <w:rPr>
          <w:sz w:val="20"/>
          <w:szCs w:val="20"/>
        </w:rPr>
        <w:t xml:space="preserve"> with the help of code moderators</w:t>
      </w:r>
      <w:r w:rsidR="00FD5ABE" w:rsidRPr="005C2F39">
        <w:rPr>
          <w:sz w:val="20"/>
          <w:szCs w:val="20"/>
        </w:rPr>
        <w:t>.</w:t>
      </w:r>
    </w:p>
    <w:p w14:paraId="012F2C05" w14:textId="3DFE213F" w:rsidR="000D4D13" w:rsidRPr="005C2F39" w:rsidRDefault="00FD5ABE" w:rsidP="00FD5ABE">
      <w:pPr>
        <w:pStyle w:val="ListParagraph"/>
        <w:numPr>
          <w:ilvl w:val="0"/>
          <w:numId w:val="11"/>
        </w:numPr>
        <w:ind w:firstLineChars="0"/>
        <w:rPr>
          <w:sz w:val="20"/>
          <w:szCs w:val="20"/>
        </w:rPr>
      </w:pPr>
      <w:r w:rsidRPr="005C2F39">
        <w:rPr>
          <w:sz w:val="20"/>
          <w:szCs w:val="20"/>
        </w:rPr>
        <w:t>A</w:t>
      </w:r>
      <w:r w:rsidR="000D4D13" w:rsidRPr="005C2F39">
        <w:rPr>
          <w:sz w:val="20"/>
          <w:szCs w:val="20"/>
        </w:rPr>
        <w:t xml:space="preserve">llow CRs with </w:t>
      </w:r>
      <w:r w:rsidR="00C22E64">
        <w:rPr>
          <w:sz w:val="20"/>
          <w:szCs w:val="20"/>
        </w:rPr>
        <w:t xml:space="preserve">normative </w:t>
      </w:r>
      <w:r w:rsidR="000D4D13" w:rsidRPr="005C2F39">
        <w:rPr>
          <w:sz w:val="20"/>
          <w:szCs w:val="20"/>
        </w:rPr>
        <w:t xml:space="preserve">code changes in Forge </w:t>
      </w:r>
      <w:r w:rsidR="00C22E64">
        <w:rPr>
          <w:sz w:val="20"/>
          <w:szCs w:val="20"/>
        </w:rPr>
        <w:t>and a backup copy of the changes in word.</w:t>
      </w:r>
    </w:p>
    <w:p w14:paraId="16766199" w14:textId="0E66FA86" w:rsidR="00FD5ABE" w:rsidRPr="00D03033" w:rsidRDefault="00FD5ABE" w:rsidP="00FD5ABE"/>
    <w:p w14:paraId="40E487C2" w14:textId="0F8D5641" w:rsidR="005548C9" w:rsidRDefault="005548C9" w:rsidP="00FD5ABE">
      <w:r w:rsidRPr="005C2F39">
        <w:t>This proposal is only for Release 18</w:t>
      </w:r>
      <w:r w:rsidR="00B5257D" w:rsidRPr="005C2F39">
        <w:t>, earlier releases</w:t>
      </w:r>
      <w:r w:rsidR="00996892">
        <w:t xml:space="preserve"> </w:t>
      </w:r>
      <w:r w:rsidR="00B5257D" w:rsidRPr="00D03033">
        <w:t>may be considered later.</w:t>
      </w:r>
    </w:p>
    <w:p w14:paraId="3C32A31A" w14:textId="1C5008FC" w:rsidR="00B56E28" w:rsidRDefault="00B56E28" w:rsidP="00FD5ABE"/>
    <w:p w14:paraId="1EAE2491" w14:textId="7671B845" w:rsidR="001A3D5A" w:rsidRPr="00561526" w:rsidRDefault="008E0B40" w:rsidP="002D52A8">
      <w:pPr>
        <w:pStyle w:val="Heading1"/>
        <w:ind w:left="0" w:firstLine="0"/>
        <w:rPr>
          <w:lang w:val="en-US" w:eastAsia="zh-CN"/>
        </w:rPr>
      </w:pPr>
      <w:r>
        <w:rPr>
          <w:lang w:val="en-US" w:eastAsia="zh-CN"/>
        </w:rPr>
        <w:t>Annex A - F</w:t>
      </w:r>
      <w:r w:rsidR="001A3D5A">
        <w:rPr>
          <w:lang w:val="en-US" w:eastAsia="zh-CN"/>
        </w:rPr>
        <w:t>requently Asked Questions</w:t>
      </w:r>
    </w:p>
    <w:p w14:paraId="25F64A34" w14:textId="55481F76" w:rsidR="001A3D5A" w:rsidRPr="001A3D5A" w:rsidRDefault="001A3D5A" w:rsidP="001A3D5A">
      <w:pPr>
        <w:rPr>
          <w:b/>
          <w:bCs/>
        </w:rPr>
      </w:pPr>
      <w:r w:rsidRPr="001A3D5A">
        <w:rPr>
          <w:b/>
          <w:bCs/>
        </w:rPr>
        <w:t>Does this affect IPR (</w:t>
      </w:r>
      <w:r w:rsidR="004A5B88" w:rsidRPr="001A3D5A">
        <w:rPr>
          <w:b/>
          <w:bCs/>
        </w:rPr>
        <w:t>Intellectual</w:t>
      </w:r>
      <w:r w:rsidRPr="001A3D5A">
        <w:rPr>
          <w:b/>
          <w:bCs/>
        </w:rPr>
        <w:t xml:space="preserve"> </w:t>
      </w:r>
      <w:r w:rsidR="00BC38A9">
        <w:rPr>
          <w:b/>
          <w:bCs/>
        </w:rPr>
        <w:t>P</w:t>
      </w:r>
      <w:r w:rsidR="004A5B88" w:rsidRPr="001A3D5A">
        <w:rPr>
          <w:b/>
          <w:bCs/>
        </w:rPr>
        <w:t>roperty</w:t>
      </w:r>
      <w:r w:rsidRPr="001A3D5A">
        <w:rPr>
          <w:b/>
          <w:bCs/>
        </w:rPr>
        <w:t xml:space="preserve"> </w:t>
      </w:r>
      <w:r w:rsidR="004A5B88" w:rsidRPr="001A3D5A">
        <w:rPr>
          <w:b/>
          <w:bCs/>
        </w:rPr>
        <w:t>Rights</w:t>
      </w:r>
      <w:r w:rsidRPr="001A3D5A">
        <w:rPr>
          <w:b/>
          <w:bCs/>
        </w:rPr>
        <w:t>)?</w:t>
      </w:r>
    </w:p>
    <w:p w14:paraId="1954CDE1" w14:textId="4AEBC75C" w:rsidR="00E80BFC" w:rsidRDefault="00E80BFC" w:rsidP="00E80BFC">
      <w:r>
        <w:t xml:space="preserve">Patent rights are not mentioned today </w:t>
      </w:r>
      <w:r w:rsidRPr="001A3D5A">
        <w:t xml:space="preserve">in the TS documents or the code files. </w:t>
      </w:r>
      <w:r w:rsidR="004A5B88" w:rsidRPr="001A3D5A">
        <w:t>So,</w:t>
      </w:r>
      <w:r w:rsidRPr="001A3D5A">
        <w:t xml:space="preserve"> </w:t>
      </w:r>
      <w:r>
        <w:t>handling of</w:t>
      </w:r>
      <w:r w:rsidRPr="001A3D5A">
        <w:t xml:space="preserve"> </w:t>
      </w:r>
      <w:r>
        <w:t>patent rights</w:t>
      </w:r>
      <w:r w:rsidRPr="001A3D5A">
        <w:t xml:space="preserve"> will not change due to the change of the code storage.</w:t>
      </w:r>
    </w:p>
    <w:p w14:paraId="798CF613" w14:textId="524BF7ED" w:rsidR="00466180" w:rsidRDefault="00E80BFC" w:rsidP="00E80BFC">
      <w:r>
        <w:t xml:space="preserve">Copyright is already stated in Forge at the top level and at every directory level. </w:t>
      </w:r>
      <w:r w:rsidR="00466180">
        <w:t xml:space="preserve">See </w:t>
      </w:r>
      <w:r w:rsidR="004A5B88">
        <w:t>e.g.,</w:t>
      </w:r>
      <w:r w:rsidR="00466180">
        <w:t xml:space="preserve"> </w:t>
      </w:r>
      <w:r w:rsidR="00466180" w:rsidRPr="00E80BFC">
        <w:t>https://forge.3gpp.org/rep/sa5/MnS</w:t>
      </w:r>
      <w:r w:rsidR="00466180">
        <w:t xml:space="preserve"> </w:t>
      </w:r>
    </w:p>
    <w:p w14:paraId="0BFF0011" w14:textId="34E22112" w:rsidR="00E80BFC" w:rsidRPr="00E4495F" w:rsidRDefault="00E80BFC" w:rsidP="00E80BFC">
      <w:pPr>
        <w:rPr>
          <w:lang w:val="en-US"/>
        </w:rPr>
      </w:pPr>
      <w:r>
        <w:t xml:space="preserve">A copyright statement shall be included in every code file.  </w:t>
      </w:r>
    </w:p>
    <w:p w14:paraId="59E2420A" w14:textId="70D070C7" w:rsidR="001A3D5A" w:rsidRPr="001A3D5A" w:rsidRDefault="001A3D5A" w:rsidP="001A3D5A">
      <w:pPr>
        <w:rPr>
          <w:b/>
          <w:bCs/>
        </w:rPr>
      </w:pPr>
      <w:r w:rsidRPr="001A3D5A">
        <w:rPr>
          <w:b/>
          <w:bCs/>
        </w:rPr>
        <w:t>Does this affect ownership of the code?</w:t>
      </w:r>
    </w:p>
    <w:p w14:paraId="19F86483" w14:textId="26D27260" w:rsidR="001A3D5A" w:rsidRDefault="001A3D5A" w:rsidP="001A3D5A">
      <w:r>
        <w:t>No impact. The servers that contain our TS Word document</w:t>
      </w:r>
      <w:r w:rsidR="00B5561D">
        <w:t>s</w:t>
      </w:r>
      <w:r>
        <w:t xml:space="preserve"> are operated and owned by ETSI even today. The same is true for the Forge/Gitlab servers. So just as ownership is not affected by the server ownership for the TS documents the same is true for code stored in Forge. We already store our code in Forge today, so </w:t>
      </w:r>
      <w:r w:rsidR="00F81BAB">
        <w:t xml:space="preserve">the proposal does not introduce new ownership </w:t>
      </w:r>
      <w:r w:rsidR="004A5B88">
        <w:t>arrangements.</w:t>
      </w:r>
      <w:r>
        <w:t xml:space="preserve"> </w:t>
      </w:r>
    </w:p>
    <w:p w14:paraId="2C086590" w14:textId="1A6DD6B6" w:rsidR="001A3D5A" w:rsidRPr="001A3D5A" w:rsidRDefault="001A3D5A" w:rsidP="001A3D5A">
      <w:pPr>
        <w:rPr>
          <w:b/>
          <w:bCs/>
        </w:rPr>
      </w:pPr>
      <w:r w:rsidRPr="001A3D5A">
        <w:rPr>
          <w:b/>
          <w:bCs/>
        </w:rPr>
        <w:t xml:space="preserve">Can the code be modified after agreement/approval by mistake or maliciously? </w:t>
      </w:r>
    </w:p>
    <w:p w14:paraId="1588453A" w14:textId="65E08162" w:rsidR="001A3D5A" w:rsidRDefault="001A3D5A" w:rsidP="001A3D5A">
      <w:pPr>
        <w:rPr>
          <w:rFonts w:asciiTheme="minorHAnsi" w:hAnsiTheme="minorHAnsi" w:cstheme="minorBidi"/>
        </w:rPr>
      </w:pPr>
      <w:r>
        <w:t xml:space="preserve">No. </w:t>
      </w:r>
      <w:r>
        <w:rPr>
          <w:rFonts w:asciiTheme="minorHAnsi" w:hAnsiTheme="minorHAnsi" w:cstheme="minorBidi"/>
        </w:rPr>
        <w:t>The normative code is stored in the Forge Release branches. Only MCC is allowed to change the content of the release branch. Links to individual commits, branches (individual TS versions, CRs) stay constant even if later changes are added to Forge</w:t>
      </w:r>
      <w:r w:rsidR="00DF2821">
        <w:rPr>
          <w:rFonts w:asciiTheme="minorHAnsi" w:hAnsiTheme="minorHAnsi" w:cstheme="minorBidi"/>
        </w:rPr>
        <w:t xml:space="preserve">. </w:t>
      </w:r>
    </w:p>
    <w:p w14:paraId="7B171068" w14:textId="5A76F664" w:rsidR="001A3D5A" w:rsidRPr="00573EDE" w:rsidRDefault="001A3D5A" w:rsidP="001A3D5A">
      <w:pPr>
        <w:rPr>
          <w:b/>
          <w:bCs/>
        </w:rPr>
      </w:pPr>
      <w:r w:rsidRPr="00573EDE">
        <w:rPr>
          <w:b/>
          <w:bCs/>
        </w:rPr>
        <w:t>Code will not be available in the Word TS document Annexes. Is that a problem?</w:t>
      </w:r>
    </w:p>
    <w:p w14:paraId="20D7415B" w14:textId="1567C4DC" w:rsidR="001A3D5A" w:rsidRDefault="001A3D5A" w:rsidP="001A3D5A">
      <w:r>
        <w:t xml:space="preserve">No problem. </w:t>
      </w:r>
    </w:p>
    <w:p w14:paraId="6FE1EA78" w14:textId="77777777" w:rsidR="00573EDE" w:rsidRDefault="00573EDE" w:rsidP="00573EDE">
      <w:pPr>
        <w:pStyle w:val="ListParagraph"/>
        <w:widowControl/>
        <w:numPr>
          <w:ilvl w:val="0"/>
          <w:numId w:val="16"/>
        </w:numPr>
        <w:ind w:firstLineChars="0"/>
        <w:jc w:val="left"/>
        <w:rPr>
          <w:rFonts w:asciiTheme="minorHAnsi" w:hAnsiTheme="minorHAnsi" w:cstheme="minorBidi"/>
        </w:rPr>
      </w:pPr>
      <w:r>
        <w:rPr>
          <w:rFonts w:asciiTheme="minorHAnsi" w:hAnsiTheme="minorHAnsi" w:cstheme="minorBidi"/>
        </w:rPr>
        <w:t>Git will contain the stable, normative code in the release branches which are only updatable by MCC.</w:t>
      </w:r>
    </w:p>
    <w:p w14:paraId="48ECDE2D" w14:textId="727AA510" w:rsidR="00573EDE" w:rsidRDefault="00573EDE" w:rsidP="00573EDE">
      <w:pPr>
        <w:pStyle w:val="ListParagraph"/>
        <w:widowControl/>
        <w:numPr>
          <w:ilvl w:val="0"/>
          <w:numId w:val="16"/>
        </w:numPr>
        <w:ind w:firstLineChars="0"/>
        <w:jc w:val="left"/>
        <w:rPr>
          <w:rFonts w:asciiTheme="minorHAnsi" w:hAnsiTheme="minorHAnsi" w:cstheme="minorBidi"/>
        </w:rPr>
      </w:pPr>
      <w:r>
        <w:rPr>
          <w:rFonts w:asciiTheme="minorHAnsi" w:hAnsiTheme="minorHAnsi" w:cstheme="minorBidi"/>
        </w:rPr>
        <w:t xml:space="preserve">MCC will copy the code into a TS attachment. This is stored and </w:t>
      </w:r>
      <w:r w:rsidR="004A5B88">
        <w:rPr>
          <w:rFonts w:asciiTheme="minorHAnsi" w:hAnsiTheme="minorHAnsi" w:cstheme="minorBidi"/>
        </w:rPr>
        <w:t>controlled by</w:t>
      </w:r>
      <w:r>
        <w:rPr>
          <w:rFonts w:asciiTheme="minorHAnsi" w:hAnsiTheme="minorHAnsi" w:cstheme="minorBidi"/>
        </w:rPr>
        <w:t xml:space="preserve"> MCC the same way as the TS itself.</w:t>
      </w:r>
    </w:p>
    <w:p w14:paraId="4214436F" w14:textId="56C68A08" w:rsidR="00573EDE" w:rsidRDefault="00573EDE" w:rsidP="00573EDE">
      <w:pPr>
        <w:pStyle w:val="ListParagraph"/>
        <w:widowControl/>
        <w:numPr>
          <w:ilvl w:val="0"/>
          <w:numId w:val="16"/>
        </w:numPr>
        <w:ind w:firstLineChars="0"/>
        <w:jc w:val="left"/>
        <w:rPr>
          <w:rFonts w:asciiTheme="minorHAnsi" w:hAnsiTheme="minorHAnsi" w:cstheme="minorBidi"/>
        </w:rPr>
      </w:pPr>
      <w:r>
        <w:rPr>
          <w:rFonts w:asciiTheme="minorHAnsi" w:hAnsiTheme="minorHAnsi" w:cstheme="minorBidi"/>
        </w:rPr>
        <w:t xml:space="preserve">Code will NOT be present in the TS Word document annexes anymore. </w:t>
      </w:r>
    </w:p>
    <w:p w14:paraId="1E6BC00F" w14:textId="557D962D" w:rsidR="00573EDE" w:rsidRDefault="00573EDE" w:rsidP="00573EDE">
      <w:pPr>
        <w:pStyle w:val="ListParagraph"/>
        <w:widowControl/>
        <w:numPr>
          <w:ilvl w:val="1"/>
          <w:numId w:val="16"/>
        </w:numPr>
        <w:ind w:firstLineChars="0"/>
        <w:jc w:val="left"/>
        <w:rPr>
          <w:rFonts w:asciiTheme="minorHAnsi" w:hAnsiTheme="minorHAnsi" w:cstheme="minorBidi"/>
        </w:rPr>
      </w:pPr>
      <w:r>
        <w:rPr>
          <w:rFonts w:asciiTheme="minorHAnsi" w:hAnsiTheme="minorHAnsi" w:cstheme="minorBidi"/>
        </w:rPr>
        <w:t xml:space="preserve">The code in the attachment contains the same information as the code in the Word Annexes. Nothing is gained by duplication in the Annexes, but duplication always brings the risk of inconsistency and need additional </w:t>
      </w:r>
      <w:r w:rsidR="00DF2821">
        <w:rPr>
          <w:rFonts w:asciiTheme="minorHAnsi" w:hAnsiTheme="minorHAnsi" w:cstheme="minorBidi"/>
        </w:rPr>
        <w:t>work</w:t>
      </w:r>
      <w:r>
        <w:rPr>
          <w:rFonts w:asciiTheme="minorHAnsi" w:hAnsiTheme="minorHAnsi" w:cstheme="minorBidi"/>
        </w:rPr>
        <w:t>.</w:t>
      </w:r>
    </w:p>
    <w:p w14:paraId="26B3C4E9" w14:textId="0F4A9A73" w:rsidR="00573EDE" w:rsidRDefault="00573EDE" w:rsidP="00573EDE">
      <w:pPr>
        <w:pStyle w:val="ListParagraph"/>
        <w:widowControl/>
        <w:numPr>
          <w:ilvl w:val="1"/>
          <w:numId w:val="16"/>
        </w:numPr>
        <w:ind w:firstLineChars="0"/>
        <w:jc w:val="left"/>
        <w:rPr>
          <w:rFonts w:asciiTheme="minorHAnsi" w:hAnsiTheme="minorHAnsi" w:cstheme="minorBidi"/>
        </w:rPr>
      </w:pPr>
      <w:r>
        <w:rPr>
          <w:rFonts w:asciiTheme="minorHAnsi" w:hAnsiTheme="minorHAnsi" w:cstheme="minorBidi"/>
        </w:rPr>
        <w:t>Having the code in MS Word has caused many problems and errors</w:t>
      </w:r>
      <w:r w:rsidR="00DF2821">
        <w:rPr>
          <w:rFonts w:asciiTheme="minorHAnsi" w:hAnsiTheme="minorHAnsi" w:cstheme="minorBidi"/>
        </w:rPr>
        <w:t xml:space="preserve"> in recent times</w:t>
      </w:r>
      <w:r>
        <w:rPr>
          <w:rFonts w:asciiTheme="minorHAnsi" w:hAnsiTheme="minorHAnsi" w:cstheme="minorBidi"/>
        </w:rPr>
        <w:t xml:space="preserve">. </w:t>
      </w:r>
    </w:p>
    <w:p w14:paraId="5995E0BB" w14:textId="661B4EFF" w:rsidR="00573EDE" w:rsidRDefault="00573EDE" w:rsidP="00573EDE">
      <w:pPr>
        <w:pStyle w:val="ListParagraph"/>
        <w:widowControl/>
        <w:numPr>
          <w:ilvl w:val="1"/>
          <w:numId w:val="16"/>
        </w:numPr>
        <w:ind w:firstLineChars="0"/>
        <w:jc w:val="left"/>
        <w:rPr>
          <w:rFonts w:asciiTheme="minorHAnsi" w:hAnsiTheme="minorHAnsi" w:cstheme="minorBidi"/>
        </w:rPr>
      </w:pPr>
      <w:r>
        <w:rPr>
          <w:rFonts w:asciiTheme="minorHAnsi" w:hAnsiTheme="minorHAnsi" w:cstheme="minorBidi"/>
        </w:rPr>
        <w:t xml:space="preserve">Maintaining the code in MS Word </w:t>
      </w:r>
      <w:r w:rsidR="00DF2821">
        <w:rPr>
          <w:rFonts w:asciiTheme="minorHAnsi" w:hAnsiTheme="minorHAnsi" w:cstheme="minorBidi"/>
        </w:rPr>
        <w:t>was often</w:t>
      </w:r>
      <w:r>
        <w:rPr>
          <w:rFonts w:asciiTheme="minorHAnsi" w:hAnsiTheme="minorHAnsi" w:cstheme="minorBidi"/>
        </w:rPr>
        <w:t xml:space="preserve"> expensive and </w:t>
      </w:r>
      <w:r w:rsidR="004A5B88">
        <w:rPr>
          <w:rFonts w:asciiTheme="minorHAnsi" w:hAnsiTheme="minorHAnsi" w:cstheme="minorBidi"/>
        </w:rPr>
        <w:t>error prone</w:t>
      </w:r>
      <w:r>
        <w:rPr>
          <w:rFonts w:asciiTheme="minorHAnsi" w:hAnsiTheme="minorHAnsi" w:cstheme="minorBidi"/>
        </w:rPr>
        <w:t>.</w:t>
      </w:r>
    </w:p>
    <w:p w14:paraId="65DB47B7" w14:textId="40B273F7" w:rsidR="00573EDE" w:rsidRDefault="00573EDE" w:rsidP="00573EDE">
      <w:pPr>
        <w:pStyle w:val="ListParagraph"/>
        <w:widowControl/>
        <w:numPr>
          <w:ilvl w:val="1"/>
          <w:numId w:val="16"/>
        </w:numPr>
        <w:ind w:firstLineChars="0"/>
        <w:jc w:val="left"/>
        <w:rPr>
          <w:rFonts w:asciiTheme="minorHAnsi" w:hAnsiTheme="minorHAnsi" w:cstheme="minorBidi"/>
        </w:rPr>
      </w:pPr>
      <w:r>
        <w:rPr>
          <w:rFonts w:asciiTheme="minorHAnsi" w:hAnsiTheme="minorHAnsi" w:cstheme="minorBidi"/>
        </w:rPr>
        <w:t>End-users of the TS documents don't read the code in Word as they don't want to extract it themselves</w:t>
      </w:r>
      <w:r w:rsidR="004A5B88">
        <w:rPr>
          <w:rFonts w:asciiTheme="minorHAnsi" w:hAnsiTheme="minorHAnsi" w:cstheme="minorBidi"/>
        </w:rPr>
        <w:t xml:space="preserve">. </w:t>
      </w:r>
      <w:r w:rsidR="00DF2821">
        <w:rPr>
          <w:rFonts w:asciiTheme="minorHAnsi" w:hAnsiTheme="minorHAnsi" w:cstheme="minorBidi"/>
        </w:rPr>
        <w:t xml:space="preserve">In one example </w:t>
      </w:r>
      <w:r>
        <w:rPr>
          <w:rFonts w:asciiTheme="minorHAnsi" w:hAnsiTheme="minorHAnsi" w:cstheme="minorBidi"/>
        </w:rPr>
        <w:t xml:space="preserve">a file </w:t>
      </w:r>
      <w:r w:rsidR="00DF2821">
        <w:rPr>
          <w:rFonts w:asciiTheme="minorHAnsi" w:hAnsiTheme="minorHAnsi" w:cstheme="minorBidi"/>
        </w:rPr>
        <w:t>was</w:t>
      </w:r>
      <w:r>
        <w:rPr>
          <w:rFonts w:asciiTheme="minorHAnsi" w:hAnsiTheme="minorHAnsi" w:cstheme="minorBidi"/>
        </w:rPr>
        <w:t xml:space="preserve"> completely replaced by another</w:t>
      </w:r>
      <w:r w:rsidR="00DF2821">
        <w:rPr>
          <w:rFonts w:asciiTheme="minorHAnsi" w:hAnsiTheme="minorHAnsi" w:cstheme="minorBidi"/>
        </w:rPr>
        <w:t xml:space="preserve"> file in</w:t>
      </w:r>
      <w:r>
        <w:rPr>
          <w:rFonts w:asciiTheme="minorHAnsi" w:hAnsiTheme="minorHAnsi" w:cstheme="minorBidi"/>
        </w:rPr>
        <w:t xml:space="preserve"> one of the Annexes</w:t>
      </w:r>
      <w:r w:rsidR="00DF2821">
        <w:rPr>
          <w:rFonts w:asciiTheme="minorHAnsi" w:hAnsiTheme="minorHAnsi" w:cstheme="minorBidi"/>
        </w:rPr>
        <w:t>,</w:t>
      </w:r>
      <w:r>
        <w:rPr>
          <w:rFonts w:asciiTheme="minorHAnsi" w:hAnsiTheme="minorHAnsi" w:cstheme="minorBidi"/>
        </w:rPr>
        <w:t xml:space="preserve"> and no one noticed this for about a year.</w:t>
      </w:r>
    </w:p>
    <w:p w14:paraId="48F7EE4F" w14:textId="4EF0A3B2" w:rsidR="00573EDE" w:rsidRDefault="00573EDE" w:rsidP="000E144F">
      <w:pPr>
        <w:pStyle w:val="ListParagraph"/>
        <w:widowControl/>
        <w:numPr>
          <w:ilvl w:val="1"/>
          <w:numId w:val="16"/>
        </w:numPr>
        <w:ind w:firstLineChars="0"/>
        <w:jc w:val="left"/>
      </w:pPr>
      <w:r w:rsidRPr="00573EDE">
        <w:rPr>
          <w:rFonts w:asciiTheme="minorHAnsi" w:hAnsiTheme="minorHAnsi" w:cstheme="minorBidi"/>
        </w:rPr>
        <w:t>Code in the Annexes is only used by standardization people. Even users in standardization use mostly only the code in Forge or the attached files</w:t>
      </w:r>
      <w:r>
        <w:rPr>
          <w:rFonts w:asciiTheme="minorHAnsi" w:hAnsiTheme="minorHAnsi" w:cstheme="minorBidi"/>
        </w:rPr>
        <w:t>.</w:t>
      </w:r>
    </w:p>
    <w:p w14:paraId="76F8E4C4" w14:textId="77777777" w:rsidR="001A3D5A" w:rsidRDefault="001A3D5A" w:rsidP="001A3D5A"/>
    <w:p w14:paraId="4BFF2130" w14:textId="041BF693" w:rsidR="00DB130A" w:rsidRDefault="00DB130A" w:rsidP="00DB130A">
      <w:pPr>
        <w:rPr>
          <w:b/>
          <w:bCs/>
        </w:rPr>
      </w:pPr>
      <w:bookmarkStart w:id="8" w:name="_Hlk135042987"/>
      <w:r>
        <w:rPr>
          <w:b/>
          <w:bCs/>
        </w:rPr>
        <w:t>How stable are Forge links</w:t>
      </w:r>
      <w:r w:rsidRPr="00573EDE">
        <w:rPr>
          <w:b/>
          <w:bCs/>
        </w:rPr>
        <w:t>?</w:t>
      </w:r>
    </w:p>
    <w:p w14:paraId="5A5A7D82" w14:textId="191790B7" w:rsidR="00DF2821" w:rsidRDefault="00DF2821" w:rsidP="00DB130A">
      <w:pPr>
        <w:rPr>
          <w:rFonts w:asciiTheme="minorHAnsi" w:hAnsiTheme="minorHAnsi" w:cstheme="minorBidi"/>
        </w:rPr>
      </w:pPr>
      <w:r>
        <w:rPr>
          <w:rFonts w:asciiTheme="minorHAnsi" w:hAnsiTheme="minorHAnsi" w:cstheme="minorBidi"/>
        </w:rPr>
        <w:t xml:space="preserve">Links to individual commits, branches, merge </w:t>
      </w:r>
      <w:r w:rsidR="004A5B88">
        <w:rPr>
          <w:rFonts w:asciiTheme="minorHAnsi" w:hAnsiTheme="minorHAnsi" w:cstheme="minorBidi"/>
        </w:rPr>
        <w:t>requests (</w:t>
      </w:r>
      <w:r>
        <w:rPr>
          <w:rFonts w:asciiTheme="minorHAnsi" w:hAnsiTheme="minorHAnsi" w:cstheme="minorBidi"/>
        </w:rPr>
        <w:t>individual TS versions, CRs) stay constant even if later changes are added to Forge. Merge request links and their content stay available even if the underlying source branch is deleted.</w:t>
      </w:r>
    </w:p>
    <w:p w14:paraId="7FFBA108" w14:textId="07837CE1" w:rsidR="00DB130A" w:rsidRDefault="00DB130A" w:rsidP="00DB130A">
      <w:pPr>
        <w:rPr>
          <w:rFonts w:asciiTheme="minorHAnsi" w:hAnsiTheme="minorHAnsi" w:cstheme="minorBidi"/>
        </w:rPr>
      </w:pPr>
      <w:r>
        <w:rPr>
          <w:rFonts w:asciiTheme="minorHAnsi" w:hAnsiTheme="minorHAnsi" w:cstheme="minorBidi"/>
        </w:rPr>
        <w:t>The following was stated by ETSI in go</w:t>
      </w:r>
      <w:r w:rsidR="00FA31A0">
        <w:rPr>
          <w:rFonts w:asciiTheme="minorHAnsi" w:hAnsiTheme="minorHAnsi" w:cstheme="minorBidi"/>
        </w:rPr>
        <w:t>o</w:t>
      </w:r>
      <w:r>
        <w:rPr>
          <w:rFonts w:asciiTheme="minorHAnsi" w:hAnsiTheme="minorHAnsi" w:cstheme="minorBidi"/>
        </w:rPr>
        <w:t>d confidence (but without guarantees)</w:t>
      </w:r>
      <w:r w:rsidR="0009429A">
        <w:rPr>
          <w:rFonts w:asciiTheme="minorHAnsi" w:hAnsiTheme="minorHAnsi" w:cstheme="minorBidi"/>
        </w:rPr>
        <w:t>.</w:t>
      </w:r>
    </w:p>
    <w:p w14:paraId="3FCF0E77" w14:textId="723F4309" w:rsidR="00DB130A" w:rsidRDefault="00DB130A" w:rsidP="00DB130A">
      <w:pPr>
        <w:rPr>
          <w:rFonts w:asciiTheme="minorHAnsi" w:hAnsiTheme="minorHAnsi" w:cstheme="minorBidi"/>
        </w:rPr>
      </w:pPr>
      <w:r w:rsidRPr="00DB130A">
        <w:rPr>
          <w:rFonts w:asciiTheme="minorHAnsi" w:hAnsiTheme="minorHAnsi" w:cstheme="minorBidi"/>
        </w:rPr>
        <w:t xml:space="preserve">An example Forge link could be: </w:t>
      </w:r>
      <w:r w:rsidRPr="00DB130A">
        <w:rPr>
          <w:rFonts w:ascii="Courier New" w:hAnsi="Courier New" w:cs="Courier New"/>
        </w:rPr>
        <w:t>https://forge.3gpp.org/rep/sa5/MnS/-/merge_requests/593</w:t>
      </w:r>
      <w:r w:rsidRPr="00DB130A">
        <w:rPr>
          <w:rFonts w:asciiTheme="minorHAnsi" w:hAnsiTheme="minorHAnsi" w:cstheme="minorBidi"/>
        </w:rPr>
        <w:t xml:space="preserve"> </w:t>
      </w:r>
    </w:p>
    <w:p w14:paraId="74D387B6" w14:textId="6623FF93" w:rsidR="00DB130A" w:rsidRDefault="00DB130A" w:rsidP="00DB130A">
      <w:pPr>
        <w:rPr>
          <w:rFonts w:asciiTheme="minorHAnsi" w:hAnsiTheme="minorHAnsi" w:cstheme="minorBidi"/>
        </w:rPr>
      </w:pPr>
      <w:r>
        <w:rPr>
          <w:rFonts w:asciiTheme="minorHAnsi" w:hAnsiTheme="minorHAnsi" w:cstheme="minorBidi"/>
        </w:rPr>
        <w:t xml:space="preserve">The host part is </w:t>
      </w:r>
      <w:r w:rsidRPr="0009429A">
        <w:rPr>
          <w:rFonts w:ascii="Courier New" w:hAnsi="Courier New" w:cs="Courier New"/>
          <w:i/>
          <w:iCs/>
        </w:rPr>
        <w:t>forge.3gpp.org</w:t>
      </w:r>
      <w:r>
        <w:rPr>
          <w:rFonts w:asciiTheme="minorHAnsi" w:hAnsiTheme="minorHAnsi" w:cstheme="minorBidi"/>
        </w:rPr>
        <w:t xml:space="preserve">. The domain </w:t>
      </w:r>
      <w:r w:rsidR="004A5B88" w:rsidRPr="0009429A">
        <w:rPr>
          <w:rFonts w:ascii="Courier New" w:hAnsi="Courier New" w:cs="Courier New"/>
          <w:i/>
          <w:iCs/>
        </w:rPr>
        <w:t>3gpp.</w:t>
      </w:r>
      <w:r w:rsidR="004A5B88">
        <w:rPr>
          <w:rFonts w:ascii="Courier New" w:hAnsi="Courier New" w:cs="Courier New"/>
          <w:i/>
          <w:iCs/>
        </w:rPr>
        <w:t xml:space="preserve">org </w:t>
      </w:r>
      <w:r w:rsidR="004A5B88">
        <w:rPr>
          <w:rFonts w:asciiTheme="minorHAnsi" w:hAnsiTheme="minorHAnsi" w:cstheme="minorBidi"/>
        </w:rPr>
        <w:t>has</w:t>
      </w:r>
      <w:r>
        <w:rPr>
          <w:rFonts w:asciiTheme="minorHAnsi" w:hAnsiTheme="minorHAnsi" w:cstheme="minorBidi"/>
        </w:rPr>
        <w:t xml:space="preserve"> been unchanged since the start of 3GPP internet usage. There is no </w:t>
      </w:r>
      <w:r w:rsidR="004A5B88">
        <w:rPr>
          <w:rFonts w:asciiTheme="minorHAnsi" w:hAnsiTheme="minorHAnsi" w:cstheme="minorBidi"/>
        </w:rPr>
        <w:t>reason</w:t>
      </w:r>
      <w:r>
        <w:rPr>
          <w:rFonts w:asciiTheme="minorHAnsi" w:hAnsiTheme="minorHAnsi" w:cstheme="minorBidi"/>
        </w:rPr>
        <w:t xml:space="preserve"> to change</w:t>
      </w:r>
      <w:r w:rsidR="00897741">
        <w:rPr>
          <w:rFonts w:asciiTheme="minorHAnsi" w:hAnsiTheme="minorHAnsi" w:cstheme="minorBidi"/>
        </w:rPr>
        <w:t xml:space="preserve"> it</w:t>
      </w:r>
      <w:r>
        <w:rPr>
          <w:rFonts w:asciiTheme="minorHAnsi" w:hAnsiTheme="minorHAnsi" w:cstheme="minorBidi"/>
        </w:rPr>
        <w:t xml:space="preserve">. The </w:t>
      </w:r>
      <w:r w:rsidRPr="0009429A">
        <w:rPr>
          <w:rFonts w:ascii="Courier New" w:hAnsi="Courier New" w:cs="Courier New"/>
          <w:i/>
          <w:iCs/>
        </w:rPr>
        <w:t>forge</w:t>
      </w:r>
      <w:r>
        <w:rPr>
          <w:rFonts w:asciiTheme="minorHAnsi" w:hAnsiTheme="minorHAnsi" w:cstheme="minorBidi"/>
        </w:rPr>
        <w:t xml:space="preserve"> part is a free choice without a need or reason to ever change it. </w:t>
      </w:r>
      <w:r w:rsidR="00C04BE6">
        <w:rPr>
          <w:rFonts w:asciiTheme="minorHAnsi" w:hAnsiTheme="minorHAnsi" w:cstheme="minorBidi"/>
        </w:rPr>
        <w:t xml:space="preserve">If the </w:t>
      </w:r>
      <w:r w:rsidR="00C04BE6" w:rsidRPr="0009429A">
        <w:rPr>
          <w:rFonts w:ascii="Courier New" w:hAnsi="Courier New" w:cs="Courier New"/>
          <w:i/>
          <w:iCs/>
        </w:rPr>
        <w:t>forge</w:t>
      </w:r>
      <w:r w:rsidR="00C04BE6">
        <w:rPr>
          <w:rFonts w:asciiTheme="minorHAnsi" w:hAnsiTheme="minorHAnsi" w:cstheme="minorBidi"/>
        </w:rPr>
        <w:t xml:space="preserve"> part were ever changed, central DNS redirection can be used to keep the old link</w:t>
      </w:r>
      <w:r w:rsidR="00C04BE6">
        <w:rPr>
          <w:rFonts w:asciiTheme="minorHAnsi" w:hAnsiTheme="minorHAnsi" w:cstheme="minorBidi"/>
        </w:rPr>
        <w:t>s</w:t>
      </w:r>
      <w:r w:rsidR="00C04BE6">
        <w:rPr>
          <w:rFonts w:asciiTheme="minorHAnsi" w:hAnsiTheme="minorHAnsi" w:cstheme="minorBidi"/>
        </w:rPr>
        <w:t xml:space="preserve"> valid.</w:t>
      </w:r>
    </w:p>
    <w:p w14:paraId="0D75609F" w14:textId="6D51BC88" w:rsidR="0009429A" w:rsidRDefault="0009429A" w:rsidP="00DB130A">
      <w:pPr>
        <w:rPr>
          <w:rFonts w:asciiTheme="minorHAnsi" w:hAnsiTheme="minorHAnsi" w:cstheme="minorBidi"/>
        </w:rPr>
      </w:pPr>
      <w:r>
        <w:rPr>
          <w:rFonts w:asciiTheme="minorHAnsi" w:hAnsiTheme="minorHAnsi" w:cstheme="minorBidi"/>
        </w:rPr>
        <w:lastRenderedPageBreak/>
        <w:t>The rep/sa5/MnS section has no reason to be changed, however if it was ever changed Gitlab (the SW behind Forge) could provide automatic redirection for the origin</w:t>
      </w:r>
      <w:r w:rsidR="00897741">
        <w:rPr>
          <w:rFonts w:asciiTheme="minorHAnsi" w:hAnsiTheme="minorHAnsi" w:cstheme="minorBidi"/>
        </w:rPr>
        <w:t>a</w:t>
      </w:r>
      <w:r>
        <w:rPr>
          <w:rFonts w:asciiTheme="minorHAnsi" w:hAnsiTheme="minorHAnsi" w:cstheme="minorBidi"/>
        </w:rPr>
        <w:t>l links. Similar redirections have been used in the past.</w:t>
      </w:r>
    </w:p>
    <w:p w14:paraId="6B1C1C72" w14:textId="034ADD69" w:rsidR="0009429A" w:rsidRPr="0009429A" w:rsidRDefault="0009429A" w:rsidP="00DB130A">
      <w:pPr>
        <w:rPr>
          <w:rFonts w:asciiTheme="minorHAnsi" w:hAnsiTheme="minorHAnsi" w:cstheme="minorBidi"/>
          <w:b/>
          <w:bCs/>
        </w:rPr>
      </w:pPr>
      <w:r w:rsidRPr="0009429A">
        <w:rPr>
          <w:rFonts w:asciiTheme="minorHAnsi" w:hAnsiTheme="minorHAnsi" w:cstheme="minorBidi"/>
          <w:b/>
          <w:bCs/>
        </w:rPr>
        <w:t xml:space="preserve">What happens if the Gitlab </w:t>
      </w:r>
      <w:r w:rsidR="00FA31A0">
        <w:rPr>
          <w:rFonts w:asciiTheme="minorHAnsi" w:hAnsiTheme="minorHAnsi" w:cstheme="minorBidi"/>
          <w:b/>
          <w:bCs/>
        </w:rPr>
        <w:t xml:space="preserve">company </w:t>
      </w:r>
      <w:r w:rsidRPr="0009429A">
        <w:rPr>
          <w:rFonts w:asciiTheme="minorHAnsi" w:hAnsiTheme="minorHAnsi" w:cstheme="minorBidi"/>
          <w:b/>
          <w:bCs/>
        </w:rPr>
        <w:t>collapses?</w:t>
      </w:r>
    </w:p>
    <w:p w14:paraId="57E0A166" w14:textId="7A9623AA" w:rsidR="0009429A" w:rsidRDefault="0009429A" w:rsidP="0009429A">
      <w:pPr>
        <w:rPr>
          <w:rFonts w:asciiTheme="minorHAnsi" w:hAnsiTheme="minorHAnsi" w:cstheme="minorBidi"/>
        </w:rPr>
      </w:pPr>
      <w:r>
        <w:rPr>
          <w:rFonts w:asciiTheme="minorHAnsi" w:hAnsiTheme="minorHAnsi" w:cstheme="minorBidi"/>
        </w:rPr>
        <w:t>The following was stated by ETSI in go</w:t>
      </w:r>
      <w:r w:rsidR="00FA31A0">
        <w:rPr>
          <w:rFonts w:asciiTheme="minorHAnsi" w:hAnsiTheme="minorHAnsi" w:cstheme="minorBidi"/>
        </w:rPr>
        <w:t>o</w:t>
      </w:r>
      <w:r>
        <w:rPr>
          <w:rFonts w:asciiTheme="minorHAnsi" w:hAnsiTheme="minorHAnsi" w:cstheme="minorBidi"/>
        </w:rPr>
        <w:t>d confidence (but without guarantees).</w:t>
      </w:r>
    </w:p>
    <w:p w14:paraId="73A33AA7" w14:textId="6F4BB4DC" w:rsidR="0009429A" w:rsidRDefault="0009429A" w:rsidP="00DB130A">
      <w:pPr>
        <w:rPr>
          <w:rFonts w:asciiTheme="minorHAnsi" w:hAnsiTheme="minorHAnsi" w:cstheme="minorBidi"/>
        </w:rPr>
      </w:pPr>
      <w:r>
        <w:rPr>
          <w:rFonts w:asciiTheme="minorHAnsi" w:hAnsiTheme="minorHAnsi" w:cstheme="minorBidi"/>
        </w:rPr>
        <w:t>The Gitlab SW powers the 3GPP forge.</w:t>
      </w:r>
    </w:p>
    <w:p w14:paraId="466656F4" w14:textId="5C004B0F" w:rsidR="0009429A" w:rsidRDefault="0009429A" w:rsidP="00DB130A">
      <w:pPr>
        <w:rPr>
          <w:rFonts w:asciiTheme="minorHAnsi" w:hAnsiTheme="minorHAnsi" w:cstheme="minorBidi"/>
        </w:rPr>
      </w:pPr>
      <w:r>
        <w:rPr>
          <w:rFonts w:asciiTheme="minorHAnsi" w:hAnsiTheme="minorHAnsi" w:cstheme="minorBidi"/>
        </w:rPr>
        <w:t>The Gitlab company seems stable</w:t>
      </w:r>
      <w:r w:rsidR="00BB732E">
        <w:rPr>
          <w:rFonts w:asciiTheme="minorHAnsi" w:hAnsiTheme="minorHAnsi" w:cstheme="minorBidi"/>
        </w:rPr>
        <w:t>,</w:t>
      </w:r>
      <w:r>
        <w:rPr>
          <w:rFonts w:asciiTheme="minorHAnsi" w:hAnsiTheme="minorHAnsi" w:cstheme="minorBidi"/>
        </w:rPr>
        <w:t xml:space="preserve"> it has been operating for </w:t>
      </w:r>
      <w:r w:rsidR="00B5561D">
        <w:rPr>
          <w:rFonts w:asciiTheme="minorHAnsi" w:hAnsiTheme="minorHAnsi" w:cstheme="minorBidi"/>
        </w:rPr>
        <w:t>many</w:t>
      </w:r>
      <w:r>
        <w:rPr>
          <w:rFonts w:asciiTheme="minorHAnsi" w:hAnsiTheme="minorHAnsi" w:cstheme="minorBidi"/>
        </w:rPr>
        <w:t xml:space="preserve"> years. If it were ever to collapse</w:t>
      </w:r>
      <w:r w:rsidR="00BB732E">
        <w:rPr>
          <w:rFonts w:asciiTheme="minorHAnsi" w:hAnsiTheme="minorHAnsi" w:cstheme="minorBidi"/>
        </w:rPr>
        <w:t>,</w:t>
      </w:r>
      <w:r>
        <w:rPr>
          <w:rFonts w:asciiTheme="minorHAnsi" w:hAnsiTheme="minorHAnsi" w:cstheme="minorBidi"/>
        </w:rPr>
        <w:t xml:space="preserve"> the Gitlab SW would still be available to ETSI and 3GPP. We run </w:t>
      </w:r>
      <w:r w:rsidR="00743DA8">
        <w:rPr>
          <w:rFonts w:asciiTheme="minorHAnsi" w:hAnsiTheme="minorHAnsi" w:cstheme="minorBidi"/>
        </w:rPr>
        <w:t>the SW</w:t>
      </w:r>
      <w:r>
        <w:rPr>
          <w:rFonts w:asciiTheme="minorHAnsi" w:hAnsiTheme="minorHAnsi" w:cstheme="minorBidi"/>
        </w:rPr>
        <w:t xml:space="preserve"> on ETSI servers</w:t>
      </w:r>
      <w:r w:rsidR="00743DA8">
        <w:rPr>
          <w:rFonts w:asciiTheme="minorHAnsi" w:hAnsiTheme="minorHAnsi" w:cstheme="minorBidi"/>
        </w:rPr>
        <w:t>,</w:t>
      </w:r>
      <w:r>
        <w:rPr>
          <w:rFonts w:asciiTheme="minorHAnsi" w:hAnsiTheme="minorHAnsi" w:cstheme="minorBidi"/>
        </w:rPr>
        <w:t xml:space="preserve"> so the collapse of the Gitlab company would have no immediate effects. ETSI/3GPP could still use the SW for let’s say 2-5 years. However, in the long run we would be forced to migrate aw</w:t>
      </w:r>
      <w:r w:rsidR="00BB732E">
        <w:rPr>
          <w:rFonts w:asciiTheme="minorHAnsi" w:hAnsiTheme="minorHAnsi" w:cstheme="minorBidi"/>
        </w:rPr>
        <w:t>a</w:t>
      </w:r>
      <w:r>
        <w:rPr>
          <w:rFonts w:asciiTheme="minorHAnsi" w:hAnsiTheme="minorHAnsi" w:cstheme="minorBidi"/>
        </w:rPr>
        <w:t xml:space="preserve">y from Gitlab </w:t>
      </w:r>
      <w:r w:rsidR="004A5B88">
        <w:rPr>
          <w:rFonts w:asciiTheme="minorHAnsi" w:hAnsiTheme="minorHAnsi" w:cstheme="minorBidi"/>
        </w:rPr>
        <w:t>e.g.,, due</w:t>
      </w:r>
      <w:r>
        <w:rPr>
          <w:rFonts w:asciiTheme="minorHAnsi" w:hAnsiTheme="minorHAnsi" w:cstheme="minorBidi"/>
        </w:rPr>
        <w:t xml:space="preserve"> to </w:t>
      </w:r>
      <w:r w:rsidR="00BB732E">
        <w:rPr>
          <w:rFonts w:asciiTheme="minorHAnsi" w:hAnsiTheme="minorHAnsi" w:cstheme="minorBidi"/>
        </w:rPr>
        <w:t>non-availability of security updates.</w:t>
      </w:r>
    </w:p>
    <w:p w14:paraId="36F18C2B" w14:textId="4FAF8839" w:rsidR="00BB732E" w:rsidRDefault="00BB732E" w:rsidP="00DB130A">
      <w:pPr>
        <w:rPr>
          <w:rFonts w:asciiTheme="minorHAnsi" w:hAnsiTheme="minorHAnsi" w:cstheme="minorBidi"/>
        </w:rPr>
      </w:pPr>
      <w:r>
        <w:rPr>
          <w:rFonts w:asciiTheme="minorHAnsi" w:hAnsiTheme="minorHAnsi" w:cstheme="minorBidi"/>
        </w:rPr>
        <w:t xml:space="preserve">In the past ETSI has successfully managed </w:t>
      </w:r>
      <w:r w:rsidR="007A2013">
        <w:rPr>
          <w:rFonts w:asciiTheme="minorHAnsi" w:hAnsiTheme="minorHAnsi" w:cstheme="minorBidi"/>
        </w:rPr>
        <w:t>a similar</w:t>
      </w:r>
      <w:r>
        <w:rPr>
          <w:rFonts w:asciiTheme="minorHAnsi" w:hAnsiTheme="minorHAnsi" w:cstheme="minorBidi"/>
        </w:rPr>
        <w:t xml:space="preserve"> migration from SVN to Gitlab without the loss of information. We are confident that a next migration e.g., from Gitlab to Github would also be possible.</w:t>
      </w:r>
    </w:p>
    <w:p w14:paraId="4288C1F3" w14:textId="17764E74" w:rsidR="00F81BAB" w:rsidRDefault="004A5B88" w:rsidP="00DB130A">
      <w:pPr>
        <w:rPr>
          <w:rFonts w:asciiTheme="minorHAnsi" w:hAnsiTheme="minorHAnsi" w:cstheme="minorBidi"/>
        </w:rPr>
      </w:pPr>
      <w:r>
        <w:rPr>
          <w:rFonts w:asciiTheme="minorHAnsi" w:hAnsiTheme="minorHAnsi" w:cstheme="minorBidi"/>
        </w:rPr>
        <w:t>Specifically,</w:t>
      </w:r>
      <w:r w:rsidR="00BB732E">
        <w:rPr>
          <w:rFonts w:asciiTheme="minorHAnsi" w:hAnsiTheme="minorHAnsi" w:cstheme="minorBidi"/>
        </w:rPr>
        <w:t xml:space="preserve"> it was asked whether Gitlab Merge-Requests would still be available after such a migration. Alternative version control systems (Github, Bitbucket) have a similar concept called Pull-Request, so Gitlab-Merge-Request should be available after a migration as Pull-Requests. Most probably even the links in the documents will remain valid based on a redirection solution.</w:t>
      </w:r>
    </w:p>
    <w:bookmarkEnd w:id="8"/>
    <w:p w14:paraId="673C2F6B" w14:textId="7504D2B5" w:rsidR="001A3D5A" w:rsidRDefault="00F81BAB" w:rsidP="001A3D5A">
      <w:r>
        <w:rPr>
          <w:rFonts w:asciiTheme="minorHAnsi" w:hAnsiTheme="minorHAnsi" w:cstheme="minorBidi"/>
        </w:rPr>
        <w:t xml:space="preserve">In the most unlikely case if Forge/Gitlab collapses and ETSI does not manage a migration, both for TS documents and for CRs a </w:t>
      </w:r>
      <w:r w:rsidR="00C121D3">
        <w:rPr>
          <w:rFonts w:asciiTheme="minorHAnsi" w:hAnsiTheme="minorHAnsi" w:cstheme="minorBidi"/>
        </w:rPr>
        <w:t>backup-</w:t>
      </w:r>
      <w:r>
        <w:rPr>
          <w:rFonts w:asciiTheme="minorHAnsi" w:hAnsiTheme="minorHAnsi" w:cstheme="minorBidi"/>
        </w:rPr>
        <w:t>copy of the code and code changes is available beside the Forge references.</w:t>
      </w:r>
    </w:p>
    <w:p w14:paraId="24263113" w14:textId="77777777" w:rsidR="00B56E28" w:rsidRPr="00985B69" w:rsidRDefault="00B56E28" w:rsidP="00FD5ABE">
      <w:pPr>
        <w:rPr>
          <w:rFonts w:ascii="Arial" w:hAnsi="Arial"/>
          <w:sz w:val="36"/>
        </w:rPr>
      </w:pPr>
    </w:p>
    <w:sectPr w:rsidR="00B56E28" w:rsidRPr="00985B69">
      <w:footnotePr>
        <w:numRestart w:val="eachSect"/>
      </w:footnotePr>
      <w:pgSz w:w="11907" w:h="16840"/>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lengyelb" w:date="2023-07-24T16:51:00Z" w:initials="EU">
    <w:p w14:paraId="457AF17C" w14:textId="4070893F" w:rsidR="00115B94" w:rsidRDefault="00115B94">
      <w:pPr>
        <w:pStyle w:val="CommentText"/>
      </w:pPr>
      <w:r>
        <w:rPr>
          <w:rStyle w:val="CommentReference"/>
        </w:rPr>
        <w:annotationRef/>
      </w:r>
      <w:r>
        <w:t>It does not have to follow the TS Word format, as the code has been removed from the TS document.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57AF17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92A8D" w16cex:dateUtc="2023-07-24T23: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7AF17C" w16cid:durableId="28692A8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560F6" w14:textId="77777777" w:rsidR="00497B2F" w:rsidRDefault="00497B2F">
      <w:pPr>
        <w:spacing w:after="0"/>
      </w:pPr>
      <w:r>
        <w:separator/>
      </w:r>
    </w:p>
  </w:endnote>
  <w:endnote w:type="continuationSeparator" w:id="0">
    <w:p w14:paraId="473E65E3" w14:textId="77777777" w:rsidR="00497B2F" w:rsidRDefault="00497B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474A9" w14:textId="77777777" w:rsidR="00497B2F" w:rsidRDefault="00497B2F">
      <w:pPr>
        <w:spacing w:after="0"/>
      </w:pPr>
      <w:r>
        <w:separator/>
      </w:r>
    </w:p>
  </w:footnote>
  <w:footnote w:type="continuationSeparator" w:id="0">
    <w:p w14:paraId="21F57EB0" w14:textId="77777777" w:rsidR="00497B2F" w:rsidRDefault="00497B2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21D20"/>
    <w:multiLevelType w:val="hybridMultilevel"/>
    <w:tmpl w:val="8060461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0A5A458C"/>
    <w:multiLevelType w:val="hybridMultilevel"/>
    <w:tmpl w:val="ADB45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E4415B"/>
    <w:multiLevelType w:val="hybridMultilevel"/>
    <w:tmpl w:val="1E341F1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DA2B5E"/>
    <w:multiLevelType w:val="hybridMultilevel"/>
    <w:tmpl w:val="E2AA1B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AD4BBF"/>
    <w:multiLevelType w:val="hybridMultilevel"/>
    <w:tmpl w:val="4FD63A5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141705"/>
    <w:multiLevelType w:val="hybridMultilevel"/>
    <w:tmpl w:val="B5F85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0F4223"/>
    <w:multiLevelType w:val="hybridMultilevel"/>
    <w:tmpl w:val="167E2DD4"/>
    <w:lvl w:ilvl="0" w:tplc="DB084C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E20367"/>
    <w:multiLevelType w:val="hybridMultilevel"/>
    <w:tmpl w:val="487046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8E25E1"/>
    <w:multiLevelType w:val="multilevel"/>
    <w:tmpl w:val="5B8E25E1"/>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090498E"/>
    <w:multiLevelType w:val="hybridMultilevel"/>
    <w:tmpl w:val="413E626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3A6E4B"/>
    <w:multiLevelType w:val="hybridMultilevel"/>
    <w:tmpl w:val="1F4E4412"/>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34F6829"/>
    <w:multiLevelType w:val="hybridMultilevel"/>
    <w:tmpl w:val="7166C6CC"/>
    <w:lvl w:ilvl="0" w:tplc="FFFFFFFF">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6B130FD"/>
    <w:multiLevelType w:val="hybridMultilevel"/>
    <w:tmpl w:val="53E4CB8C"/>
    <w:lvl w:ilvl="0" w:tplc="DB084C2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6BE1E91"/>
    <w:multiLevelType w:val="hybridMultilevel"/>
    <w:tmpl w:val="94ECC0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10707F"/>
    <w:multiLevelType w:val="hybridMultilevel"/>
    <w:tmpl w:val="27FAE490"/>
    <w:lvl w:ilvl="0" w:tplc="FCB09D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E794221"/>
    <w:multiLevelType w:val="hybridMultilevel"/>
    <w:tmpl w:val="7DA6E884"/>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EBA0A25"/>
    <w:multiLevelType w:val="hybridMultilevel"/>
    <w:tmpl w:val="91AC0E98"/>
    <w:lvl w:ilvl="0" w:tplc="FFFFFFFF">
      <w:start w:val="1"/>
      <w:numFmt w:val="lowerLetter"/>
      <w:lvlText w:val="%1)"/>
      <w:lvlJc w:val="left"/>
      <w:pPr>
        <w:ind w:left="720" w:hanging="360"/>
      </w:pPr>
    </w:lvl>
    <w:lvl w:ilvl="1" w:tplc="0409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415513">
    <w:abstractNumId w:val="8"/>
  </w:num>
  <w:num w:numId="2" w16cid:durableId="857357495">
    <w:abstractNumId w:val="13"/>
  </w:num>
  <w:num w:numId="3" w16cid:durableId="1470780616">
    <w:abstractNumId w:val="2"/>
  </w:num>
  <w:num w:numId="4" w16cid:durableId="344357703">
    <w:abstractNumId w:val="9"/>
  </w:num>
  <w:num w:numId="5" w16cid:durableId="1436318054">
    <w:abstractNumId w:val="15"/>
  </w:num>
  <w:num w:numId="6" w16cid:durableId="1816677446">
    <w:abstractNumId w:val="4"/>
  </w:num>
  <w:num w:numId="7" w16cid:durableId="2073305431">
    <w:abstractNumId w:val="11"/>
  </w:num>
  <w:num w:numId="8" w16cid:durableId="2007317930">
    <w:abstractNumId w:val="3"/>
  </w:num>
  <w:num w:numId="9" w16cid:durableId="1865895566">
    <w:abstractNumId w:val="7"/>
  </w:num>
  <w:num w:numId="10" w16cid:durableId="1973712112">
    <w:abstractNumId w:val="10"/>
  </w:num>
  <w:num w:numId="11" w16cid:durableId="513150921">
    <w:abstractNumId w:val="14"/>
  </w:num>
  <w:num w:numId="12" w16cid:durableId="723869211">
    <w:abstractNumId w:val="12"/>
  </w:num>
  <w:num w:numId="13" w16cid:durableId="1972858957">
    <w:abstractNumId w:val="6"/>
  </w:num>
  <w:num w:numId="14" w16cid:durableId="36051388">
    <w:abstractNumId w:val="1"/>
  </w:num>
  <w:num w:numId="15" w16cid:durableId="880747796">
    <w:abstractNumId w:val="5"/>
  </w:num>
  <w:num w:numId="16" w16cid:durableId="1148283424">
    <w:abstractNumId w:val="0"/>
  </w:num>
  <w:num w:numId="17" w16cid:durableId="161548401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
    <w15:presenceInfo w15:providerId="None" w15:userId="lengyel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D35"/>
    <w:rsid w:val="00012515"/>
    <w:rsid w:val="000138EF"/>
    <w:rsid w:val="000139DE"/>
    <w:rsid w:val="00015609"/>
    <w:rsid w:val="00022236"/>
    <w:rsid w:val="0002245F"/>
    <w:rsid w:val="00024852"/>
    <w:rsid w:val="000269D0"/>
    <w:rsid w:val="000312C2"/>
    <w:rsid w:val="00033D07"/>
    <w:rsid w:val="000359EC"/>
    <w:rsid w:val="0003679C"/>
    <w:rsid w:val="000374F1"/>
    <w:rsid w:val="0003789C"/>
    <w:rsid w:val="000441BE"/>
    <w:rsid w:val="00044455"/>
    <w:rsid w:val="00044F07"/>
    <w:rsid w:val="000453FC"/>
    <w:rsid w:val="00046389"/>
    <w:rsid w:val="00046635"/>
    <w:rsid w:val="0005034A"/>
    <w:rsid w:val="0005576C"/>
    <w:rsid w:val="000638AE"/>
    <w:rsid w:val="00063AF4"/>
    <w:rsid w:val="000664D3"/>
    <w:rsid w:val="00074722"/>
    <w:rsid w:val="000819D8"/>
    <w:rsid w:val="000934A6"/>
    <w:rsid w:val="0009429A"/>
    <w:rsid w:val="000A121F"/>
    <w:rsid w:val="000A278D"/>
    <w:rsid w:val="000A2C6C"/>
    <w:rsid w:val="000A2EFF"/>
    <w:rsid w:val="000A3A5D"/>
    <w:rsid w:val="000A4660"/>
    <w:rsid w:val="000A570D"/>
    <w:rsid w:val="000B2B5A"/>
    <w:rsid w:val="000B7424"/>
    <w:rsid w:val="000C67F2"/>
    <w:rsid w:val="000D1B5B"/>
    <w:rsid w:val="000D4D13"/>
    <w:rsid w:val="000D5A70"/>
    <w:rsid w:val="000E1FF7"/>
    <w:rsid w:val="000E2055"/>
    <w:rsid w:val="000E3E45"/>
    <w:rsid w:val="000E5824"/>
    <w:rsid w:val="000E6840"/>
    <w:rsid w:val="000F121D"/>
    <w:rsid w:val="001008A6"/>
    <w:rsid w:val="00101133"/>
    <w:rsid w:val="001015A5"/>
    <w:rsid w:val="0010401F"/>
    <w:rsid w:val="00105365"/>
    <w:rsid w:val="00106314"/>
    <w:rsid w:val="00111A18"/>
    <w:rsid w:val="00111DA2"/>
    <w:rsid w:val="00112FC3"/>
    <w:rsid w:val="0011362A"/>
    <w:rsid w:val="00113AEA"/>
    <w:rsid w:val="001140C1"/>
    <w:rsid w:val="00115B94"/>
    <w:rsid w:val="00122218"/>
    <w:rsid w:val="00123D85"/>
    <w:rsid w:val="00125ED5"/>
    <w:rsid w:val="00132DCC"/>
    <w:rsid w:val="00135EC4"/>
    <w:rsid w:val="001447F9"/>
    <w:rsid w:val="001515F1"/>
    <w:rsid w:val="00156EF5"/>
    <w:rsid w:val="00163050"/>
    <w:rsid w:val="00166744"/>
    <w:rsid w:val="001679A0"/>
    <w:rsid w:val="00170247"/>
    <w:rsid w:val="001704D6"/>
    <w:rsid w:val="00173FA3"/>
    <w:rsid w:val="00176136"/>
    <w:rsid w:val="00176895"/>
    <w:rsid w:val="001815F0"/>
    <w:rsid w:val="001826BF"/>
    <w:rsid w:val="001844B4"/>
    <w:rsid w:val="00184B6F"/>
    <w:rsid w:val="001861E5"/>
    <w:rsid w:val="001907FB"/>
    <w:rsid w:val="0019171A"/>
    <w:rsid w:val="0019365C"/>
    <w:rsid w:val="001960E8"/>
    <w:rsid w:val="001A247F"/>
    <w:rsid w:val="001A3D5A"/>
    <w:rsid w:val="001A460D"/>
    <w:rsid w:val="001A49C4"/>
    <w:rsid w:val="001A7353"/>
    <w:rsid w:val="001A7A45"/>
    <w:rsid w:val="001B1652"/>
    <w:rsid w:val="001B2483"/>
    <w:rsid w:val="001B33E3"/>
    <w:rsid w:val="001B51DD"/>
    <w:rsid w:val="001B6A5F"/>
    <w:rsid w:val="001C1E86"/>
    <w:rsid w:val="001C3BB1"/>
    <w:rsid w:val="001C3EC8"/>
    <w:rsid w:val="001C4870"/>
    <w:rsid w:val="001D103E"/>
    <w:rsid w:val="001D17AB"/>
    <w:rsid w:val="001D23D5"/>
    <w:rsid w:val="001D2BD4"/>
    <w:rsid w:val="001D32BF"/>
    <w:rsid w:val="001D6911"/>
    <w:rsid w:val="001E3759"/>
    <w:rsid w:val="001F06C0"/>
    <w:rsid w:val="001F0700"/>
    <w:rsid w:val="001F0883"/>
    <w:rsid w:val="001F251F"/>
    <w:rsid w:val="001F2899"/>
    <w:rsid w:val="001F5437"/>
    <w:rsid w:val="001F60D8"/>
    <w:rsid w:val="001F729D"/>
    <w:rsid w:val="00201947"/>
    <w:rsid w:val="0020395B"/>
    <w:rsid w:val="002046CB"/>
    <w:rsid w:val="00204DC9"/>
    <w:rsid w:val="0020618D"/>
    <w:rsid w:val="002062C0"/>
    <w:rsid w:val="00210441"/>
    <w:rsid w:val="0021055C"/>
    <w:rsid w:val="00211F99"/>
    <w:rsid w:val="00212BBD"/>
    <w:rsid w:val="002136C0"/>
    <w:rsid w:val="00213825"/>
    <w:rsid w:val="00215130"/>
    <w:rsid w:val="00216C74"/>
    <w:rsid w:val="002170F0"/>
    <w:rsid w:val="002205D0"/>
    <w:rsid w:val="00225943"/>
    <w:rsid w:val="00225E2C"/>
    <w:rsid w:val="00227CA9"/>
    <w:rsid w:val="00230002"/>
    <w:rsid w:val="002418F5"/>
    <w:rsid w:val="00243AE6"/>
    <w:rsid w:val="002448C8"/>
    <w:rsid w:val="00244C9A"/>
    <w:rsid w:val="00247216"/>
    <w:rsid w:val="00254F65"/>
    <w:rsid w:val="00267841"/>
    <w:rsid w:val="002739B4"/>
    <w:rsid w:val="0027532D"/>
    <w:rsid w:val="00282D73"/>
    <w:rsid w:val="00283705"/>
    <w:rsid w:val="00283EBC"/>
    <w:rsid w:val="002875BD"/>
    <w:rsid w:val="00290C00"/>
    <w:rsid w:val="002A0DA8"/>
    <w:rsid w:val="002A101C"/>
    <w:rsid w:val="002A1857"/>
    <w:rsid w:val="002A4AA5"/>
    <w:rsid w:val="002A60D2"/>
    <w:rsid w:val="002A6DFD"/>
    <w:rsid w:val="002B39CA"/>
    <w:rsid w:val="002B6105"/>
    <w:rsid w:val="002B61F2"/>
    <w:rsid w:val="002C1983"/>
    <w:rsid w:val="002C247E"/>
    <w:rsid w:val="002C3889"/>
    <w:rsid w:val="002C46AF"/>
    <w:rsid w:val="002C5370"/>
    <w:rsid w:val="002C7306"/>
    <w:rsid w:val="002C7F38"/>
    <w:rsid w:val="002D22B5"/>
    <w:rsid w:val="002D2348"/>
    <w:rsid w:val="002D52A8"/>
    <w:rsid w:val="002D6758"/>
    <w:rsid w:val="002D7E29"/>
    <w:rsid w:val="002E14E3"/>
    <w:rsid w:val="002E3F7D"/>
    <w:rsid w:val="002F1EA3"/>
    <w:rsid w:val="002F220E"/>
    <w:rsid w:val="002F522E"/>
    <w:rsid w:val="00301B53"/>
    <w:rsid w:val="0030335D"/>
    <w:rsid w:val="0030628A"/>
    <w:rsid w:val="00307D1D"/>
    <w:rsid w:val="003104CB"/>
    <w:rsid w:val="003125D8"/>
    <w:rsid w:val="003162A5"/>
    <w:rsid w:val="00317875"/>
    <w:rsid w:val="0032241D"/>
    <w:rsid w:val="003225C5"/>
    <w:rsid w:val="00326628"/>
    <w:rsid w:val="003271D3"/>
    <w:rsid w:val="00332D5C"/>
    <w:rsid w:val="00333A4C"/>
    <w:rsid w:val="0033407A"/>
    <w:rsid w:val="003342EE"/>
    <w:rsid w:val="00334F9A"/>
    <w:rsid w:val="003358A3"/>
    <w:rsid w:val="003364B8"/>
    <w:rsid w:val="0033658F"/>
    <w:rsid w:val="00343C94"/>
    <w:rsid w:val="0034638F"/>
    <w:rsid w:val="0035122B"/>
    <w:rsid w:val="00353108"/>
    <w:rsid w:val="00353451"/>
    <w:rsid w:val="00353611"/>
    <w:rsid w:val="0035380A"/>
    <w:rsid w:val="003551A8"/>
    <w:rsid w:val="0036067A"/>
    <w:rsid w:val="003615BB"/>
    <w:rsid w:val="00361B08"/>
    <w:rsid w:val="003659ED"/>
    <w:rsid w:val="00365FAA"/>
    <w:rsid w:val="00370465"/>
    <w:rsid w:val="00371032"/>
    <w:rsid w:val="00371B44"/>
    <w:rsid w:val="003766F4"/>
    <w:rsid w:val="00377693"/>
    <w:rsid w:val="00380695"/>
    <w:rsid w:val="00382651"/>
    <w:rsid w:val="00383F3C"/>
    <w:rsid w:val="003939ED"/>
    <w:rsid w:val="003A1D67"/>
    <w:rsid w:val="003A219F"/>
    <w:rsid w:val="003A2A83"/>
    <w:rsid w:val="003A4AFD"/>
    <w:rsid w:val="003A5958"/>
    <w:rsid w:val="003A693F"/>
    <w:rsid w:val="003A6F0D"/>
    <w:rsid w:val="003B150B"/>
    <w:rsid w:val="003B38C9"/>
    <w:rsid w:val="003B5E2B"/>
    <w:rsid w:val="003B6C8C"/>
    <w:rsid w:val="003B6DC6"/>
    <w:rsid w:val="003B7594"/>
    <w:rsid w:val="003B7ED5"/>
    <w:rsid w:val="003C122B"/>
    <w:rsid w:val="003C5A97"/>
    <w:rsid w:val="003C7A04"/>
    <w:rsid w:val="003D110C"/>
    <w:rsid w:val="003D1C85"/>
    <w:rsid w:val="003D4BAA"/>
    <w:rsid w:val="003E115A"/>
    <w:rsid w:val="003E5001"/>
    <w:rsid w:val="003E6676"/>
    <w:rsid w:val="003E6A66"/>
    <w:rsid w:val="003F52B2"/>
    <w:rsid w:val="00401F30"/>
    <w:rsid w:val="0040540B"/>
    <w:rsid w:val="004066EF"/>
    <w:rsid w:val="00413D01"/>
    <w:rsid w:val="00413F0D"/>
    <w:rsid w:val="004157B6"/>
    <w:rsid w:val="00417DE7"/>
    <w:rsid w:val="00417EF3"/>
    <w:rsid w:val="004201C6"/>
    <w:rsid w:val="00420D01"/>
    <w:rsid w:val="0042363A"/>
    <w:rsid w:val="00425412"/>
    <w:rsid w:val="0042590C"/>
    <w:rsid w:val="004266E3"/>
    <w:rsid w:val="00430170"/>
    <w:rsid w:val="00436027"/>
    <w:rsid w:val="00440414"/>
    <w:rsid w:val="00440CD5"/>
    <w:rsid w:val="00440EE2"/>
    <w:rsid w:val="00444649"/>
    <w:rsid w:val="004513C5"/>
    <w:rsid w:val="00451F5B"/>
    <w:rsid w:val="004527F8"/>
    <w:rsid w:val="00454B2C"/>
    <w:rsid w:val="004558E9"/>
    <w:rsid w:val="0045777E"/>
    <w:rsid w:val="0045783B"/>
    <w:rsid w:val="00457D43"/>
    <w:rsid w:val="004649B9"/>
    <w:rsid w:val="00466180"/>
    <w:rsid w:val="00466699"/>
    <w:rsid w:val="00467D74"/>
    <w:rsid w:val="00470C1C"/>
    <w:rsid w:val="00470ED1"/>
    <w:rsid w:val="004726F1"/>
    <w:rsid w:val="00474A9E"/>
    <w:rsid w:val="00475D3B"/>
    <w:rsid w:val="00481C36"/>
    <w:rsid w:val="004833D8"/>
    <w:rsid w:val="0048371A"/>
    <w:rsid w:val="00486C7D"/>
    <w:rsid w:val="00493CB9"/>
    <w:rsid w:val="00495651"/>
    <w:rsid w:val="00497B2F"/>
    <w:rsid w:val="004A03C7"/>
    <w:rsid w:val="004A22E9"/>
    <w:rsid w:val="004A3CCB"/>
    <w:rsid w:val="004A40CF"/>
    <w:rsid w:val="004A498C"/>
    <w:rsid w:val="004A5B88"/>
    <w:rsid w:val="004A6494"/>
    <w:rsid w:val="004B285C"/>
    <w:rsid w:val="004B3753"/>
    <w:rsid w:val="004B4C9A"/>
    <w:rsid w:val="004B5711"/>
    <w:rsid w:val="004B5A3E"/>
    <w:rsid w:val="004B5E7B"/>
    <w:rsid w:val="004C2F7D"/>
    <w:rsid w:val="004C31D2"/>
    <w:rsid w:val="004C4BFA"/>
    <w:rsid w:val="004C73D2"/>
    <w:rsid w:val="004D55C2"/>
    <w:rsid w:val="004E3E20"/>
    <w:rsid w:val="004E3FD5"/>
    <w:rsid w:val="004E570D"/>
    <w:rsid w:val="004E7C83"/>
    <w:rsid w:val="004E7E6E"/>
    <w:rsid w:val="004F2344"/>
    <w:rsid w:val="004F50CB"/>
    <w:rsid w:val="0050115A"/>
    <w:rsid w:val="00502506"/>
    <w:rsid w:val="00504B02"/>
    <w:rsid w:val="00505F34"/>
    <w:rsid w:val="00511612"/>
    <w:rsid w:val="00512F2D"/>
    <w:rsid w:val="00514C94"/>
    <w:rsid w:val="00515294"/>
    <w:rsid w:val="00520465"/>
    <w:rsid w:val="00521131"/>
    <w:rsid w:val="00524322"/>
    <w:rsid w:val="005259CB"/>
    <w:rsid w:val="00527C0B"/>
    <w:rsid w:val="00527C59"/>
    <w:rsid w:val="00532A07"/>
    <w:rsid w:val="00533710"/>
    <w:rsid w:val="005351D1"/>
    <w:rsid w:val="00537BAA"/>
    <w:rsid w:val="005410F6"/>
    <w:rsid w:val="00545E1E"/>
    <w:rsid w:val="005472CB"/>
    <w:rsid w:val="005475AF"/>
    <w:rsid w:val="0055424B"/>
    <w:rsid w:val="005548C9"/>
    <w:rsid w:val="005555C1"/>
    <w:rsid w:val="0055631F"/>
    <w:rsid w:val="005571F8"/>
    <w:rsid w:val="005602BE"/>
    <w:rsid w:val="00561526"/>
    <w:rsid w:val="00562EA9"/>
    <w:rsid w:val="00564A6B"/>
    <w:rsid w:val="0056649B"/>
    <w:rsid w:val="005665CF"/>
    <w:rsid w:val="00566C3F"/>
    <w:rsid w:val="00567641"/>
    <w:rsid w:val="0057268A"/>
    <w:rsid w:val="005729C4"/>
    <w:rsid w:val="00573EDE"/>
    <w:rsid w:val="00575601"/>
    <w:rsid w:val="00576BA2"/>
    <w:rsid w:val="00580251"/>
    <w:rsid w:val="00580C05"/>
    <w:rsid w:val="00587A6F"/>
    <w:rsid w:val="00591475"/>
    <w:rsid w:val="0059227B"/>
    <w:rsid w:val="00593F15"/>
    <w:rsid w:val="00594154"/>
    <w:rsid w:val="00595BCD"/>
    <w:rsid w:val="0059661B"/>
    <w:rsid w:val="005A167C"/>
    <w:rsid w:val="005A1E3C"/>
    <w:rsid w:val="005A3DD5"/>
    <w:rsid w:val="005B0966"/>
    <w:rsid w:val="005B21C0"/>
    <w:rsid w:val="005B2FAE"/>
    <w:rsid w:val="005B3BEF"/>
    <w:rsid w:val="005B795D"/>
    <w:rsid w:val="005C26C8"/>
    <w:rsid w:val="005C2A21"/>
    <w:rsid w:val="005C2F39"/>
    <w:rsid w:val="005C4599"/>
    <w:rsid w:val="005C59FD"/>
    <w:rsid w:val="005C5F36"/>
    <w:rsid w:val="005C7387"/>
    <w:rsid w:val="005D0909"/>
    <w:rsid w:val="005D10CC"/>
    <w:rsid w:val="005E1164"/>
    <w:rsid w:val="005E67D5"/>
    <w:rsid w:val="005F1C07"/>
    <w:rsid w:val="005F2C3E"/>
    <w:rsid w:val="005F4C12"/>
    <w:rsid w:val="005F7A80"/>
    <w:rsid w:val="0060021E"/>
    <w:rsid w:val="00601062"/>
    <w:rsid w:val="006014FA"/>
    <w:rsid w:val="006045A0"/>
    <w:rsid w:val="00604D83"/>
    <w:rsid w:val="006076CC"/>
    <w:rsid w:val="00612C19"/>
    <w:rsid w:val="00613820"/>
    <w:rsid w:val="0061491E"/>
    <w:rsid w:val="00616B56"/>
    <w:rsid w:val="00617E24"/>
    <w:rsid w:val="00622EFD"/>
    <w:rsid w:val="00623ECB"/>
    <w:rsid w:val="00624164"/>
    <w:rsid w:val="00624F4C"/>
    <w:rsid w:val="00626D52"/>
    <w:rsid w:val="00627359"/>
    <w:rsid w:val="00627CAC"/>
    <w:rsid w:val="00632655"/>
    <w:rsid w:val="00634CAB"/>
    <w:rsid w:val="00642E74"/>
    <w:rsid w:val="00645F3C"/>
    <w:rsid w:val="00646F3A"/>
    <w:rsid w:val="0065005D"/>
    <w:rsid w:val="00652248"/>
    <w:rsid w:val="00652806"/>
    <w:rsid w:val="00653FFD"/>
    <w:rsid w:val="00655924"/>
    <w:rsid w:val="00657B80"/>
    <w:rsid w:val="0066286B"/>
    <w:rsid w:val="006642C0"/>
    <w:rsid w:val="00664A89"/>
    <w:rsid w:val="00670A49"/>
    <w:rsid w:val="0067269C"/>
    <w:rsid w:val="006740F6"/>
    <w:rsid w:val="00675B3C"/>
    <w:rsid w:val="00675C3B"/>
    <w:rsid w:val="0067664B"/>
    <w:rsid w:val="0067732D"/>
    <w:rsid w:val="006850D5"/>
    <w:rsid w:val="0068627B"/>
    <w:rsid w:val="00690175"/>
    <w:rsid w:val="006906C5"/>
    <w:rsid w:val="00692614"/>
    <w:rsid w:val="00692690"/>
    <w:rsid w:val="00694100"/>
    <w:rsid w:val="0069495C"/>
    <w:rsid w:val="006A2B26"/>
    <w:rsid w:val="006A3B3E"/>
    <w:rsid w:val="006B0378"/>
    <w:rsid w:val="006B0E5D"/>
    <w:rsid w:val="006B1769"/>
    <w:rsid w:val="006B23FA"/>
    <w:rsid w:val="006B3B42"/>
    <w:rsid w:val="006B46F9"/>
    <w:rsid w:val="006B61F5"/>
    <w:rsid w:val="006C0BBD"/>
    <w:rsid w:val="006C3150"/>
    <w:rsid w:val="006D096B"/>
    <w:rsid w:val="006D1809"/>
    <w:rsid w:val="006D340A"/>
    <w:rsid w:val="006D3523"/>
    <w:rsid w:val="006D3C49"/>
    <w:rsid w:val="006D6594"/>
    <w:rsid w:val="006E3FA1"/>
    <w:rsid w:val="006F28A2"/>
    <w:rsid w:val="006F2A1F"/>
    <w:rsid w:val="006F5766"/>
    <w:rsid w:val="006F5B4B"/>
    <w:rsid w:val="00702A58"/>
    <w:rsid w:val="007058BE"/>
    <w:rsid w:val="00710146"/>
    <w:rsid w:val="0071537D"/>
    <w:rsid w:val="00715A1D"/>
    <w:rsid w:val="0071607D"/>
    <w:rsid w:val="0071791F"/>
    <w:rsid w:val="00717D8B"/>
    <w:rsid w:val="00720ABC"/>
    <w:rsid w:val="0072115A"/>
    <w:rsid w:val="0072411A"/>
    <w:rsid w:val="007252F8"/>
    <w:rsid w:val="007270AB"/>
    <w:rsid w:val="00731D70"/>
    <w:rsid w:val="007322CF"/>
    <w:rsid w:val="00734796"/>
    <w:rsid w:val="0073588E"/>
    <w:rsid w:val="00741297"/>
    <w:rsid w:val="00741B25"/>
    <w:rsid w:val="00743AFE"/>
    <w:rsid w:val="00743DA8"/>
    <w:rsid w:val="00750A3D"/>
    <w:rsid w:val="0075366B"/>
    <w:rsid w:val="00754391"/>
    <w:rsid w:val="00755EC3"/>
    <w:rsid w:val="00756E73"/>
    <w:rsid w:val="00760BB0"/>
    <w:rsid w:val="00760BDA"/>
    <w:rsid w:val="0076157A"/>
    <w:rsid w:val="00763D8A"/>
    <w:rsid w:val="00765849"/>
    <w:rsid w:val="0076627C"/>
    <w:rsid w:val="007750F2"/>
    <w:rsid w:val="007759E0"/>
    <w:rsid w:val="00776D96"/>
    <w:rsid w:val="00780169"/>
    <w:rsid w:val="00784593"/>
    <w:rsid w:val="007849D8"/>
    <w:rsid w:val="00796CE3"/>
    <w:rsid w:val="007A00EF"/>
    <w:rsid w:val="007A0264"/>
    <w:rsid w:val="007A03F0"/>
    <w:rsid w:val="007A0E4F"/>
    <w:rsid w:val="007A2013"/>
    <w:rsid w:val="007A23A6"/>
    <w:rsid w:val="007A4995"/>
    <w:rsid w:val="007A6AEA"/>
    <w:rsid w:val="007A735F"/>
    <w:rsid w:val="007B12BF"/>
    <w:rsid w:val="007B19EA"/>
    <w:rsid w:val="007B5508"/>
    <w:rsid w:val="007C08D2"/>
    <w:rsid w:val="007C0A2D"/>
    <w:rsid w:val="007C1D00"/>
    <w:rsid w:val="007C27B0"/>
    <w:rsid w:val="007C3031"/>
    <w:rsid w:val="007C563F"/>
    <w:rsid w:val="007D3F3C"/>
    <w:rsid w:val="007D5A22"/>
    <w:rsid w:val="007E1634"/>
    <w:rsid w:val="007E2A7A"/>
    <w:rsid w:val="007E3380"/>
    <w:rsid w:val="007E34FB"/>
    <w:rsid w:val="007E7519"/>
    <w:rsid w:val="007F0087"/>
    <w:rsid w:val="007F2077"/>
    <w:rsid w:val="007F300B"/>
    <w:rsid w:val="007F43D3"/>
    <w:rsid w:val="007F49BD"/>
    <w:rsid w:val="007F4ADE"/>
    <w:rsid w:val="007F5190"/>
    <w:rsid w:val="007F6833"/>
    <w:rsid w:val="007F79D5"/>
    <w:rsid w:val="007F7F47"/>
    <w:rsid w:val="008014C3"/>
    <w:rsid w:val="0080516F"/>
    <w:rsid w:val="00807627"/>
    <w:rsid w:val="00814DD0"/>
    <w:rsid w:val="00816B8B"/>
    <w:rsid w:val="00823395"/>
    <w:rsid w:val="0082673D"/>
    <w:rsid w:val="00826D7C"/>
    <w:rsid w:val="00827977"/>
    <w:rsid w:val="008300F8"/>
    <w:rsid w:val="00831E7A"/>
    <w:rsid w:val="00832646"/>
    <w:rsid w:val="008337F0"/>
    <w:rsid w:val="0084182C"/>
    <w:rsid w:val="00841965"/>
    <w:rsid w:val="00841E9C"/>
    <w:rsid w:val="00842000"/>
    <w:rsid w:val="00846A03"/>
    <w:rsid w:val="0084752E"/>
    <w:rsid w:val="00850812"/>
    <w:rsid w:val="00851686"/>
    <w:rsid w:val="00854FEE"/>
    <w:rsid w:val="0085597E"/>
    <w:rsid w:val="0086477E"/>
    <w:rsid w:val="00865565"/>
    <w:rsid w:val="00866907"/>
    <w:rsid w:val="008669A1"/>
    <w:rsid w:val="00870CE7"/>
    <w:rsid w:val="0087317B"/>
    <w:rsid w:val="00873EED"/>
    <w:rsid w:val="00876B9A"/>
    <w:rsid w:val="00877A1C"/>
    <w:rsid w:val="00881B34"/>
    <w:rsid w:val="00890FD6"/>
    <w:rsid w:val="00891968"/>
    <w:rsid w:val="00891DC9"/>
    <w:rsid w:val="00892DA9"/>
    <w:rsid w:val="008933BF"/>
    <w:rsid w:val="00897741"/>
    <w:rsid w:val="008A10C4"/>
    <w:rsid w:val="008A1B09"/>
    <w:rsid w:val="008A4CB1"/>
    <w:rsid w:val="008A5CF7"/>
    <w:rsid w:val="008A7A71"/>
    <w:rsid w:val="008B001D"/>
    <w:rsid w:val="008B0248"/>
    <w:rsid w:val="008B10D3"/>
    <w:rsid w:val="008B5050"/>
    <w:rsid w:val="008B670D"/>
    <w:rsid w:val="008B746C"/>
    <w:rsid w:val="008C03D3"/>
    <w:rsid w:val="008C0988"/>
    <w:rsid w:val="008C20EF"/>
    <w:rsid w:val="008D093F"/>
    <w:rsid w:val="008D1EE2"/>
    <w:rsid w:val="008D1FF1"/>
    <w:rsid w:val="008D5744"/>
    <w:rsid w:val="008E0B40"/>
    <w:rsid w:val="008E1DFB"/>
    <w:rsid w:val="008E34E2"/>
    <w:rsid w:val="008E6F81"/>
    <w:rsid w:val="008F1783"/>
    <w:rsid w:val="008F52E8"/>
    <w:rsid w:val="008F5F33"/>
    <w:rsid w:val="008F63F0"/>
    <w:rsid w:val="008F70DD"/>
    <w:rsid w:val="0090018A"/>
    <w:rsid w:val="00901654"/>
    <w:rsid w:val="0091046A"/>
    <w:rsid w:val="00916251"/>
    <w:rsid w:val="00916622"/>
    <w:rsid w:val="0091695B"/>
    <w:rsid w:val="00917606"/>
    <w:rsid w:val="00925AB6"/>
    <w:rsid w:val="00925DCC"/>
    <w:rsid w:val="00926ABD"/>
    <w:rsid w:val="00933262"/>
    <w:rsid w:val="009371E8"/>
    <w:rsid w:val="00945A4E"/>
    <w:rsid w:val="00945DF5"/>
    <w:rsid w:val="00947F4E"/>
    <w:rsid w:val="0095008B"/>
    <w:rsid w:val="0095011D"/>
    <w:rsid w:val="009607D3"/>
    <w:rsid w:val="00961C68"/>
    <w:rsid w:val="009625E5"/>
    <w:rsid w:val="00966729"/>
    <w:rsid w:val="00966D47"/>
    <w:rsid w:val="009673BB"/>
    <w:rsid w:val="00971D9E"/>
    <w:rsid w:val="00974BC1"/>
    <w:rsid w:val="00975811"/>
    <w:rsid w:val="009801A9"/>
    <w:rsid w:val="0098214F"/>
    <w:rsid w:val="009845DA"/>
    <w:rsid w:val="00985B69"/>
    <w:rsid w:val="0099132D"/>
    <w:rsid w:val="00992312"/>
    <w:rsid w:val="00996892"/>
    <w:rsid w:val="009973AB"/>
    <w:rsid w:val="00997D22"/>
    <w:rsid w:val="009A01AD"/>
    <w:rsid w:val="009A0BEE"/>
    <w:rsid w:val="009A28E8"/>
    <w:rsid w:val="009B4FD6"/>
    <w:rsid w:val="009B7093"/>
    <w:rsid w:val="009B7235"/>
    <w:rsid w:val="009C0DED"/>
    <w:rsid w:val="009D0264"/>
    <w:rsid w:val="009D1DA3"/>
    <w:rsid w:val="009D40B1"/>
    <w:rsid w:val="009E0AC4"/>
    <w:rsid w:val="009E4416"/>
    <w:rsid w:val="009F2383"/>
    <w:rsid w:val="009F6079"/>
    <w:rsid w:val="009F6A60"/>
    <w:rsid w:val="009F6E7B"/>
    <w:rsid w:val="00A0445D"/>
    <w:rsid w:val="00A118F1"/>
    <w:rsid w:val="00A11D9D"/>
    <w:rsid w:val="00A13F8B"/>
    <w:rsid w:val="00A16C6C"/>
    <w:rsid w:val="00A1704C"/>
    <w:rsid w:val="00A173EE"/>
    <w:rsid w:val="00A1762F"/>
    <w:rsid w:val="00A21A93"/>
    <w:rsid w:val="00A22F0D"/>
    <w:rsid w:val="00A276A6"/>
    <w:rsid w:val="00A27955"/>
    <w:rsid w:val="00A30FEB"/>
    <w:rsid w:val="00A36693"/>
    <w:rsid w:val="00A3725F"/>
    <w:rsid w:val="00A37D7F"/>
    <w:rsid w:val="00A46410"/>
    <w:rsid w:val="00A4678C"/>
    <w:rsid w:val="00A47F90"/>
    <w:rsid w:val="00A50915"/>
    <w:rsid w:val="00A539F8"/>
    <w:rsid w:val="00A53AFC"/>
    <w:rsid w:val="00A545CB"/>
    <w:rsid w:val="00A565B2"/>
    <w:rsid w:val="00A57584"/>
    <w:rsid w:val="00A57688"/>
    <w:rsid w:val="00A64FF1"/>
    <w:rsid w:val="00A66D5A"/>
    <w:rsid w:val="00A6704D"/>
    <w:rsid w:val="00A701C0"/>
    <w:rsid w:val="00A706CC"/>
    <w:rsid w:val="00A76FB8"/>
    <w:rsid w:val="00A7713A"/>
    <w:rsid w:val="00A77692"/>
    <w:rsid w:val="00A84A94"/>
    <w:rsid w:val="00A87B4F"/>
    <w:rsid w:val="00A923FD"/>
    <w:rsid w:val="00A96B42"/>
    <w:rsid w:val="00AA41AA"/>
    <w:rsid w:val="00AA4D06"/>
    <w:rsid w:val="00AA6060"/>
    <w:rsid w:val="00AA7B3B"/>
    <w:rsid w:val="00AB3021"/>
    <w:rsid w:val="00AB62E4"/>
    <w:rsid w:val="00AB776E"/>
    <w:rsid w:val="00AC0853"/>
    <w:rsid w:val="00AC339B"/>
    <w:rsid w:val="00AC35ED"/>
    <w:rsid w:val="00AC3E0E"/>
    <w:rsid w:val="00AD19A8"/>
    <w:rsid w:val="00AD1DAA"/>
    <w:rsid w:val="00AD47DC"/>
    <w:rsid w:val="00AE1D70"/>
    <w:rsid w:val="00AE3C46"/>
    <w:rsid w:val="00AE3D98"/>
    <w:rsid w:val="00AF0F0C"/>
    <w:rsid w:val="00AF1E23"/>
    <w:rsid w:val="00AF20B7"/>
    <w:rsid w:val="00AF48FE"/>
    <w:rsid w:val="00AF7F81"/>
    <w:rsid w:val="00B012B4"/>
    <w:rsid w:val="00B01AFF"/>
    <w:rsid w:val="00B0289D"/>
    <w:rsid w:val="00B05CC7"/>
    <w:rsid w:val="00B10CB4"/>
    <w:rsid w:val="00B12C72"/>
    <w:rsid w:val="00B13F82"/>
    <w:rsid w:val="00B15766"/>
    <w:rsid w:val="00B2468C"/>
    <w:rsid w:val="00B24DB4"/>
    <w:rsid w:val="00B26A69"/>
    <w:rsid w:val="00B27E39"/>
    <w:rsid w:val="00B350D8"/>
    <w:rsid w:val="00B3551C"/>
    <w:rsid w:val="00B4217E"/>
    <w:rsid w:val="00B4682F"/>
    <w:rsid w:val="00B51055"/>
    <w:rsid w:val="00B5257D"/>
    <w:rsid w:val="00B5561D"/>
    <w:rsid w:val="00B56E28"/>
    <w:rsid w:val="00B62DC8"/>
    <w:rsid w:val="00B649AD"/>
    <w:rsid w:val="00B6515F"/>
    <w:rsid w:val="00B67CFB"/>
    <w:rsid w:val="00B70027"/>
    <w:rsid w:val="00B73E4C"/>
    <w:rsid w:val="00B74960"/>
    <w:rsid w:val="00B76763"/>
    <w:rsid w:val="00B7732B"/>
    <w:rsid w:val="00B82CA8"/>
    <w:rsid w:val="00B84813"/>
    <w:rsid w:val="00B86BE1"/>
    <w:rsid w:val="00B879F0"/>
    <w:rsid w:val="00B879F8"/>
    <w:rsid w:val="00B92A5F"/>
    <w:rsid w:val="00B93E3A"/>
    <w:rsid w:val="00B94D50"/>
    <w:rsid w:val="00B96F38"/>
    <w:rsid w:val="00B977A9"/>
    <w:rsid w:val="00B97FBA"/>
    <w:rsid w:val="00BA0934"/>
    <w:rsid w:val="00BA2035"/>
    <w:rsid w:val="00BA3547"/>
    <w:rsid w:val="00BA62D7"/>
    <w:rsid w:val="00BA78E7"/>
    <w:rsid w:val="00BB206B"/>
    <w:rsid w:val="00BB5701"/>
    <w:rsid w:val="00BB62CB"/>
    <w:rsid w:val="00BB689E"/>
    <w:rsid w:val="00BB732E"/>
    <w:rsid w:val="00BB7783"/>
    <w:rsid w:val="00BC25AA"/>
    <w:rsid w:val="00BC2E7C"/>
    <w:rsid w:val="00BC38A9"/>
    <w:rsid w:val="00BC7E12"/>
    <w:rsid w:val="00BD1481"/>
    <w:rsid w:val="00BD7CEF"/>
    <w:rsid w:val="00BE12FC"/>
    <w:rsid w:val="00BE25B7"/>
    <w:rsid w:val="00BE31C4"/>
    <w:rsid w:val="00BE59F0"/>
    <w:rsid w:val="00BE5C91"/>
    <w:rsid w:val="00BF2402"/>
    <w:rsid w:val="00C022E3"/>
    <w:rsid w:val="00C02D5B"/>
    <w:rsid w:val="00C04BE6"/>
    <w:rsid w:val="00C053AF"/>
    <w:rsid w:val="00C06B7A"/>
    <w:rsid w:val="00C11A76"/>
    <w:rsid w:val="00C121D3"/>
    <w:rsid w:val="00C128C2"/>
    <w:rsid w:val="00C21A1A"/>
    <w:rsid w:val="00C223C4"/>
    <w:rsid w:val="00C22D17"/>
    <w:rsid w:val="00C22E64"/>
    <w:rsid w:val="00C23507"/>
    <w:rsid w:val="00C24EEF"/>
    <w:rsid w:val="00C2626C"/>
    <w:rsid w:val="00C267E7"/>
    <w:rsid w:val="00C26BBD"/>
    <w:rsid w:val="00C30005"/>
    <w:rsid w:val="00C326EF"/>
    <w:rsid w:val="00C3667F"/>
    <w:rsid w:val="00C412C0"/>
    <w:rsid w:val="00C4140A"/>
    <w:rsid w:val="00C4254B"/>
    <w:rsid w:val="00C46B3A"/>
    <w:rsid w:val="00C4712D"/>
    <w:rsid w:val="00C513B7"/>
    <w:rsid w:val="00C51810"/>
    <w:rsid w:val="00C52678"/>
    <w:rsid w:val="00C555C9"/>
    <w:rsid w:val="00C563C4"/>
    <w:rsid w:val="00C56FB4"/>
    <w:rsid w:val="00C75646"/>
    <w:rsid w:val="00C83076"/>
    <w:rsid w:val="00C86AE6"/>
    <w:rsid w:val="00C86C94"/>
    <w:rsid w:val="00C939F2"/>
    <w:rsid w:val="00C94F55"/>
    <w:rsid w:val="00CA05E2"/>
    <w:rsid w:val="00CA4218"/>
    <w:rsid w:val="00CA53B6"/>
    <w:rsid w:val="00CA7941"/>
    <w:rsid w:val="00CA7D62"/>
    <w:rsid w:val="00CB07A8"/>
    <w:rsid w:val="00CB0FBD"/>
    <w:rsid w:val="00CB1F4D"/>
    <w:rsid w:val="00CB36E0"/>
    <w:rsid w:val="00CB431D"/>
    <w:rsid w:val="00CB47DB"/>
    <w:rsid w:val="00CC425A"/>
    <w:rsid w:val="00CC75FB"/>
    <w:rsid w:val="00CC7FE2"/>
    <w:rsid w:val="00CD029C"/>
    <w:rsid w:val="00CD4929"/>
    <w:rsid w:val="00CD4A57"/>
    <w:rsid w:val="00CD676D"/>
    <w:rsid w:val="00CE02A5"/>
    <w:rsid w:val="00CE3E95"/>
    <w:rsid w:val="00CE7907"/>
    <w:rsid w:val="00CF08CF"/>
    <w:rsid w:val="00CF2049"/>
    <w:rsid w:val="00CF64E6"/>
    <w:rsid w:val="00CF7437"/>
    <w:rsid w:val="00D00885"/>
    <w:rsid w:val="00D0088F"/>
    <w:rsid w:val="00D01B7C"/>
    <w:rsid w:val="00D03033"/>
    <w:rsid w:val="00D137C7"/>
    <w:rsid w:val="00D146F1"/>
    <w:rsid w:val="00D23C70"/>
    <w:rsid w:val="00D3006A"/>
    <w:rsid w:val="00D3128B"/>
    <w:rsid w:val="00D326E9"/>
    <w:rsid w:val="00D33604"/>
    <w:rsid w:val="00D33B90"/>
    <w:rsid w:val="00D37B08"/>
    <w:rsid w:val="00D409AC"/>
    <w:rsid w:val="00D437FF"/>
    <w:rsid w:val="00D4569E"/>
    <w:rsid w:val="00D4658A"/>
    <w:rsid w:val="00D46A56"/>
    <w:rsid w:val="00D4786C"/>
    <w:rsid w:val="00D5077B"/>
    <w:rsid w:val="00D5130C"/>
    <w:rsid w:val="00D52680"/>
    <w:rsid w:val="00D538C0"/>
    <w:rsid w:val="00D53C6D"/>
    <w:rsid w:val="00D55098"/>
    <w:rsid w:val="00D57094"/>
    <w:rsid w:val="00D57B58"/>
    <w:rsid w:val="00D57BAC"/>
    <w:rsid w:val="00D62265"/>
    <w:rsid w:val="00D625B5"/>
    <w:rsid w:val="00D6495B"/>
    <w:rsid w:val="00D66A33"/>
    <w:rsid w:val="00D66EAB"/>
    <w:rsid w:val="00D71563"/>
    <w:rsid w:val="00D71F83"/>
    <w:rsid w:val="00D72254"/>
    <w:rsid w:val="00D75663"/>
    <w:rsid w:val="00D75BCD"/>
    <w:rsid w:val="00D83467"/>
    <w:rsid w:val="00D838AB"/>
    <w:rsid w:val="00D8512E"/>
    <w:rsid w:val="00D86BE7"/>
    <w:rsid w:val="00D9511C"/>
    <w:rsid w:val="00D9708D"/>
    <w:rsid w:val="00DA1E58"/>
    <w:rsid w:val="00DA42D4"/>
    <w:rsid w:val="00DB130A"/>
    <w:rsid w:val="00DB1A27"/>
    <w:rsid w:val="00DB475B"/>
    <w:rsid w:val="00DB6083"/>
    <w:rsid w:val="00DB6F45"/>
    <w:rsid w:val="00DC1F67"/>
    <w:rsid w:val="00DD221F"/>
    <w:rsid w:val="00DE00FA"/>
    <w:rsid w:val="00DE0397"/>
    <w:rsid w:val="00DE2DD7"/>
    <w:rsid w:val="00DE4EF2"/>
    <w:rsid w:val="00DE4F61"/>
    <w:rsid w:val="00DF11D7"/>
    <w:rsid w:val="00DF1492"/>
    <w:rsid w:val="00DF2821"/>
    <w:rsid w:val="00DF2C0E"/>
    <w:rsid w:val="00DF3263"/>
    <w:rsid w:val="00DF4CB5"/>
    <w:rsid w:val="00DF7E25"/>
    <w:rsid w:val="00E027F9"/>
    <w:rsid w:val="00E04DB6"/>
    <w:rsid w:val="00E06222"/>
    <w:rsid w:val="00E066C5"/>
    <w:rsid w:val="00E06FFB"/>
    <w:rsid w:val="00E11E27"/>
    <w:rsid w:val="00E1231B"/>
    <w:rsid w:val="00E12ACE"/>
    <w:rsid w:val="00E17FB7"/>
    <w:rsid w:val="00E210F8"/>
    <w:rsid w:val="00E21ADE"/>
    <w:rsid w:val="00E236E0"/>
    <w:rsid w:val="00E2594E"/>
    <w:rsid w:val="00E30155"/>
    <w:rsid w:val="00E31862"/>
    <w:rsid w:val="00E3193B"/>
    <w:rsid w:val="00E31EEA"/>
    <w:rsid w:val="00E40332"/>
    <w:rsid w:val="00E43D5A"/>
    <w:rsid w:val="00E4495F"/>
    <w:rsid w:val="00E45C21"/>
    <w:rsid w:val="00E50CA8"/>
    <w:rsid w:val="00E51AED"/>
    <w:rsid w:val="00E51D89"/>
    <w:rsid w:val="00E536D2"/>
    <w:rsid w:val="00E60FB9"/>
    <w:rsid w:val="00E61121"/>
    <w:rsid w:val="00E62668"/>
    <w:rsid w:val="00E634CB"/>
    <w:rsid w:val="00E654A3"/>
    <w:rsid w:val="00E6564C"/>
    <w:rsid w:val="00E66A3E"/>
    <w:rsid w:val="00E670A8"/>
    <w:rsid w:val="00E672E2"/>
    <w:rsid w:val="00E673EC"/>
    <w:rsid w:val="00E71E2E"/>
    <w:rsid w:val="00E73A52"/>
    <w:rsid w:val="00E75D06"/>
    <w:rsid w:val="00E76D83"/>
    <w:rsid w:val="00E80184"/>
    <w:rsid w:val="00E80BFC"/>
    <w:rsid w:val="00E819DA"/>
    <w:rsid w:val="00E82D4C"/>
    <w:rsid w:val="00E84DD9"/>
    <w:rsid w:val="00E90AEC"/>
    <w:rsid w:val="00E90BFD"/>
    <w:rsid w:val="00E91FE1"/>
    <w:rsid w:val="00E96ADC"/>
    <w:rsid w:val="00E971CA"/>
    <w:rsid w:val="00E9740C"/>
    <w:rsid w:val="00EA0242"/>
    <w:rsid w:val="00EA1036"/>
    <w:rsid w:val="00EA184B"/>
    <w:rsid w:val="00EA1A20"/>
    <w:rsid w:val="00EA2965"/>
    <w:rsid w:val="00EA35B3"/>
    <w:rsid w:val="00EA5E95"/>
    <w:rsid w:val="00EB0574"/>
    <w:rsid w:val="00EB0E92"/>
    <w:rsid w:val="00EB5B0F"/>
    <w:rsid w:val="00EB70E6"/>
    <w:rsid w:val="00EC3546"/>
    <w:rsid w:val="00EC3DD2"/>
    <w:rsid w:val="00EC56A5"/>
    <w:rsid w:val="00EC5813"/>
    <w:rsid w:val="00EC5E8F"/>
    <w:rsid w:val="00ED1CE9"/>
    <w:rsid w:val="00ED22F7"/>
    <w:rsid w:val="00ED38CF"/>
    <w:rsid w:val="00ED4954"/>
    <w:rsid w:val="00ED4EF9"/>
    <w:rsid w:val="00ED5474"/>
    <w:rsid w:val="00EE0943"/>
    <w:rsid w:val="00EE2886"/>
    <w:rsid w:val="00EE33A2"/>
    <w:rsid w:val="00EE4B6D"/>
    <w:rsid w:val="00EE5B62"/>
    <w:rsid w:val="00F00219"/>
    <w:rsid w:val="00F04AFA"/>
    <w:rsid w:val="00F06F06"/>
    <w:rsid w:val="00F073D6"/>
    <w:rsid w:val="00F079B3"/>
    <w:rsid w:val="00F161FC"/>
    <w:rsid w:val="00F302F8"/>
    <w:rsid w:val="00F34DF7"/>
    <w:rsid w:val="00F36D7D"/>
    <w:rsid w:val="00F402AB"/>
    <w:rsid w:val="00F4058F"/>
    <w:rsid w:val="00F41102"/>
    <w:rsid w:val="00F44646"/>
    <w:rsid w:val="00F4738E"/>
    <w:rsid w:val="00F50FC1"/>
    <w:rsid w:val="00F51A4E"/>
    <w:rsid w:val="00F54987"/>
    <w:rsid w:val="00F61E9B"/>
    <w:rsid w:val="00F6641C"/>
    <w:rsid w:val="00F665B2"/>
    <w:rsid w:val="00F676FE"/>
    <w:rsid w:val="00F67A1C"/>
    <w:rsid w:val="00F67B84"/>
    <w:rsid w:val="00F67FD5"/>
    <w:rsid w:val="00F71013"/>
    <w:rsid w:val="00F74B2B"/>
    <w:rsid w:val="00F765AD"/>
    <w:rsid w:val="00F8026A"/>
    <w:rsid w:val="00F80D20"/>
    <w:rsid w:val="00F81BAB"/>
    <w:rsid w:val="00F82C5B"/>
    <w:rsid w:val="00F84908"/>
    <w:rsid w:val="00F8555F"/>
    <w:rsid w:val="00F87F0E"/>
    <w:rsid w:val="00FA31A0"/>
    <w:rsid w:val="00FA5599"/>
    <w:rsid w:val="00FA55F9"/>
    <w:rsid w:val="00FA59B4"/>
    <w:rsid w:val="00FB3011"/>
    <w:rsid w:val="00FB3872"/>
    <w:rsid w:val="00FB3957"/>
    <w:rsid w:val="00FB5301"/>
    <w:rsid w:val="00FB78A0"/>
    <w:rsid w:val="00FC0474"/>
    <w:rsid w:val="00FC35EF"/>
    <w:rsid w:val="00FC4967"/>
    <w:rsid w:val="00FC4AA7"/>
    <w:rsid w:val="00FC578B"/>
    <w:rsid w:val="00FD09B6"/>
    <w:rsid w:val="00FD5827"/>
    <w:rsid w:val="00FD5ABE"/>
    <w:rsid w:val="00FE1919"/>
    <w:rsid w:val="00FE2546"/>
    <w:rsid w:val="00FE5EB7"/>
    <w:rsid w:val="00FF6E25"/>
    <w:rsid w:val="02D701C1"/>
    <w:rsid w:val="08210D2D"/>
    <w:rsid w:val="1222341B"/>
    <w:rsid w:val="1BC95D05"/>
    <w:rsid w:val="21537CBC"/>
    <w:rsid w:val="273269AB"/>
    <w:rsid w:val="2A220791"/>
    <w:rsid w:val="366715E2"/>
    <w:rsid w:val="3C6240D1"/>
    <w:rsid w:val="436C5711"/>
    <w:rsid w:val="5C0002D6"/>
    <w:rsid w:val="5C1C5767"/>
    <w:rsid w:val="62581FDC"/>
    <w:rsid w:val="64770614"/>
    <w:rsid w:val="64CC1470"/>
    <w:rsid w:val="74D6197A"/>
    <w:rsid w:val="7BEB7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BAB4DB"/>
  <w15:docId w15:val="{6B289DBC-FDA6-4844-885F-FC03E65DF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Normal"/>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qFormat/>
  </w:style>
  <w:style w:type="paragraph" w:customStyle="1" w:styleId="Reference">
    <w:name w:val="Reference"/>
    <w:basedOn w:val="Normal"/>
    <w:qFormat/>
    <w:pPr>
      <w:tabs>
        <w:tab w:val="left" w:pos="851"/>
      </w:tabs>
      <w:ind w:left="851" w:hanging="851"/>
    </w:pPr>
  </w:style>
  <w:style w:type="character" w:customStyle="1" w:styleId="HeaderChar">
    <w:name w:val="Header Char"/>
    <w:link w:val="Header"/>
    <w:qFormat/>
    <w:rPr>
      <w:rFonts w:ascii="Arial" w:hAnsi="Arial"/>
      <w:b/>
      <w:sz w:val="18"/>
      <w:lang w:eastAsia="en-US"/>
    </w:rPr>
  </w:style>
  <w:style w:type="character" w:customStyle="1" w:styleId="CommentTextChar">
    <w:name w:val="Comment Text Char"/>
    <w:basedOn w:val="DefaultParagraphFont"/>
    <w:link w:val="CommentText"/>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CommentSubjectChar">
    <w:name w:val="Comment Subject Char"/>
    <w:basedOn w:val="CommentTextChar"/>
    <w:link w:val="CommentSubject"/>
    <w:qFormat/>
    <w:rPr>
      <w:rFonts w:ascii="Times New Roman" w:hAnsi="Times New Roman"/>
      <w:b/>
      <w:bCs/>
      <w:lang w:eastAsia="en-US"/>
    </w:rPr>
  </w:style>
  <w:style w:type="character" w:customStyle="1" w:styleId="Heading4Char">
    <w:name w:val="Heading 4 Char"/>
    <w:link w:val="Heading4"/>
    <w:qFormat/>
    <w:rPr>
      <w:rFonts w:ascii="Arial" w:hAnsi="Arial"/>
      <w:sz w:val="24"/>
      <w:lang w:eastAsia="en-US"/>
    </w:rPr>
  </w:style>
  <w:style w:type="character" w:customStyle="1" w:styleId="EditorsNoteChar">
    <w:name w:val="Editor's Note Char"/>
    <w:link w:val="EditorsNote"/>
    <w:qFormat/>
    <w:rPr>
      <w:rFonts w:ascii="Times New Roman" w:hAnsi="Times New Roman"/>
      <w:color w:val="FF0000"/>
      <w:lang w:eastAsia="en-US"/>
    </w:rPr>
  </w:style>
  <w:style w:type="paragraph" w:customStyle="1" w:styleId="a">
    <w:name w:val="段"/>
    <w:link w:val="Char"/>
    <w:qFormat/>
    <w:pPr>
      <w:autoSpaceDE w:val="0"/>
      <w:autoSpaceDN w:val="0"/>
      <w:ind w:firstLine="200"/>
      <w:jc w:val="both"/>
    </w:pPr>
    <w:rPr>
      <w:rFonts w:ascii="SimSun" w:hAnsi="Times New Roman"/>
      <w:sz w:val="21"/>
    </w:rPr>
  </w:style>
  <w:style w:type="character" w:customStyle="1" w:styleId="Char">
    <w:name w:val="段 Char"/>
    <w:basedOn w:val="DefaultParagraphFont"/>
    <w:link w:val="a"/>
    <w:qFormat/>
    <w:rPr>
      <w:rFonts w:ascii="SimSun" w:hAnsi="Times New Roman"/>
      <w:sz w:val="21"/>
      <w:lang w:val="en-US" w:eastAsia="zh-CN"/>
    </w:rPr>
  </w:style>
  <w:style w:type="paragraph" w:styleId="ListParagraph">
    <w:name w:val="List Paragraph"/>
    <w:basedOn w:val="Normal"/>
    <w:link w:val="ListParagraphChar"/>
    <w:uiPriority w:val="34"/>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
    <w:uiPriority w:val="34"/>
    <w:qFormat/>
    <w:locked/>
    <w:rPr>
      <w:rFonts w:ascii="Times New Roman" w:hAnsi="Times New Roman"/>
      <w:kern w:val="2"/>
      <w:sz w:val="21"/>
      <w:szCs w:val="24"/>
      <w:lang w:val="en-US" w:eastAsia="zh-CN"/>
    </w:rPr>
  </w:style>
  <w:style w:type="paragraph" w:customStyle="1" w:styleId="CM">
    <w:name w:val="CM正文缩进"/>
    <w:basedOn w:val="Normal"/>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qFormat/>
    <w:rPr>
      <w:rFonts w:ascii="Calibri" w:hAnsi="Calibri"/>
      <w:kern w:val="2"/>
      <w:sz w:val="24"/>
      <w:szCs w:val="22"/>
    </w:rPr>
  </w:style>
  <w:style w:type="character" w:customStyle="1" w:styleId="dttext">
    <w:name w:val="dttext"/>
    <w:basedOn w:val="DefaultParagraphFont"/>
    <w:qFormat/>
  </w:style>
  <w:style w:type="character" w:styleId="UnresolvedMention">
    <w:name w:val="Unresolved Mention"/>
    <w:basedOn w:val="DefaultParagraphFont"/>
    <w:uiPriority w:val="99"/>
    <w:semiHidden/>
    <w:unhideWhenUsed/>
    <w:rsid w:val="006014FA"/>
    <w:rPr>
      <w:color w:val="605E5C"/>
      <w:shd w:val="clear" w:color="auto" w:fill="E1DFDD"/>
    </w:rPr>
  </w:style>
  <w:style w:type="paragraph" w:styleId="Revision">
    <w:name w:val="Revision"/>
    <w:hidden/>
    <w:uiPriority w:val="99"/>
    <w:semiHidden/>
    <w:rsid w:val="00ED38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422486">
      <w:bodyDiv w:val="1"/>
      <w:marLeft w:val="0"/>
      <w:marRight w:val="0"/>
      <w:marTop w:val="0"/>
      <w:marBottom w:val="0"/>
      <w:divBdr>
        <w:top w:val="none" w:sz="0" w:space="0" w:color="auto"/>
        <w:left w:val="none" w:sz="0" w:space="0" w:color="auto"/>
        <w:bottom w:val="none" w:sz="0" w:space="0" w:color="auto"/>
        <w:right w:val="none" w:sz="0" w:space="0" w:color="auto"/>
      </w:divBdr>
    </w:div>
    <w:div w:id="425618132">
      <w:bodyDiv w:val="1"/>
      <w:marLeft w:val="0"/>
      <w:marRight w:val="0"/>
      <w:marTop w:val="0"/>
      <w:marBottom w:val="0"/>
      <w:divBdr>
        <w:top w:val="none" w:sz="0" w:space="0" w:color="auto"/>
        <w:left w:val="none" w:sz="0" w:space="0" w:color="auto"/>
        <w:bottom w:val="none" w:sz="0" w:space="0" w:color="auto"/>
        <w:right w:val="none" w:sz="0" w:space="0" w:color="auto"/>
      </w:divBdr>
    </w:div>
    <w:div w:id="13109861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s://forge.3gpp.org/rep/sa5/Mn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BA1D4B-49B7-4D82-A0BF-AA4BC7758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6</Pages>
  <Words>3140</Words>
  <Characters>17901</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21000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lengyelb</cp:lastModifiedBy>
  <cp:revision>9</cp:revision>
  <cp:lastPrinted>2411-12-31T22:59:00Z</cp:lastPrinted>
  <dcterms:created xsi:type="dcterms:W3CDTF">2023-08-07T11:55:00Z</dcterms:created>
  <dcterms:modified xsi:type="dcterms:W3CDTF">2023-08-11T17:00:00Z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(3)8+KdbmuoEcTsxz1Yq5ZN+GfFc6FFPZHBr2aYHwk/tAjKGhNjmI3X4YCKO0nM//BcoO9OB980
YfzkFgAbX7Ajkq0vXv5P1u/8YxH7b2zKqzj6SHI398u4Lrx0OqbYubvJgcYuKKapdW7iyRZM
hxwczIFZ+0bKF+pSBSwK6MSDGLa+Zd1ImgYvEydDaMxbNPpfTMVu/7yCIjRJ4YGo4jDM8/dz
LwhPrNF/UG9pqiob5l</vt:lpwstr>
  </property>
  <property fmtid="{D5CDD505-2E9C-101B-9397-08002B2CF9AE}" pid="3" name="_2015_ms_pID_7253431">
    <vt:lpwstr>GZ5l+e4Hdfr5kFeNjtsLTHihT7mF/cdsOEm759Ms7MxO9pJnPdt8tX
pw88XO8qgYh59l7HjOPbIrQqcMzypoM1PkTYUlMsUOfG5RazlFc7U37TM6aahydEzlwEk6Qn
+pbMZ8t0+OL139yaugtNizBH+G3K7mofs4Cxeb6IcKAX7CSLhvHjQgHme6XOg7BIFBe/xSYi
YNf4n15PiLnt9zFFJonBmfaXhZ/sA3we35J3</vt:lpwstr>
  </property>
  <property fmtid="{D5CDD505-2E9C-101B-9397-08002B2CF9AE}" pid="4" name="_2015_ms_pID_7253432">
    <vt:lpwstr>ZQ==</vt:lpwstr>
  </property>
  <property fmtid="{D5CDD505-2E9C-101B-9397-08002B2CF9AE}" pid="5" name="KSOProductBuildVer">
    <vt:lpwstr>2052-11.8.2.10912</vt:lpwstr>
  </property>
  <property fmtid="{D5CDD505-2E9C-101B-9397-08002B2CF9AE}" pid="6" name="ICV">
    <vt:lpwstr>DE700AAFD8154327BD3FE8D62F84B3F9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1668736659</vt:lpwstr>
  </property>
</Properties>
</file>